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EBE" w:rsidRPr="00030EBE" w:rsidRDefault="00030EBE" w:rsidP="00030EBE">
      <w:pPr>
        <w:shd w:val="clear" w:color="auto" w:fill="FFFFFF"/>
        <w:spacing w:line="645" w:lineRule="exact"/>
        <w:ind w:left="135"/>
        <w:jc w:val="center"/>
        <w:rPr>
          <w:b/>
          <w:color w:val="000000"/>
          <w:spacing w:val="1"/>
          <w:position w:val="7"/>
          <w:sz w:val="32"/>
          <w:szCs w:val="32"/>
        </w:rPr>
      </w:pPr>
      <w:r>
        <w:rPr>
          <w:b/>
          <w:color w:val="000000"/>
          <w:spacing w:val="1"/>
          <w:position w:val="7"/>
          <w:sz w:val="32"/>
          <w:szCs w:val="32"/>
        </w:rPr>
        <w:t xml:space="preserve">Лабораторная работа N </w:t>
      </w:r>
      <w:r w:rsidRPr="00030EBE">
        <w:rPr>
          <w:b/>
          <w:color w:val="000000"/>
          <w:spacing w:val="1"/>
          <w:position w:val="7"/>
          <w:sz w:val="32"/>
          <w:szCs w:val="32"/>
        </w:rPr>
        <w:t>3</w:t>
      </w:r>
    </w:p>
    <w:p w:rsidR="00030EBE" w:rsidRPr="000D5A3B" w:rsidRDefault="00030EBE" w:rsidP="00030EBE">
      <w:pPr>
        <w:shd w:val="clear" w:color="auto" w:fill="FFFFFF"/>
        <w:jc w:val="center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Управляющие конструкции командной оболочки</w:t>
      </w:r>
    </w:p>
    <w:p w:rsidR="00030EBE" w:rsidRDefault="00030EBE" w:rsidP="00030EBE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Обработка параметров командной строки</w:t>
      </w:r>
      <w:r>
        <w:rPr>
          <w:b/>
          <w:color w:val="000000"/>
          <w:sz w:val="28"/>
          <w:szCs w:val="28"/>
        </w:rPr>
        <w:t>, передаваемых в скрипт</w:t>
      </w:r>
    </w:p>
    <w:p w:rsidR="00030EBE" w:rsidRPr="000D5A3B" w:rsidRDefault="00030EBE" w:rsidP="00030EBE">
      <w:pPr>
        <w:widowControl/>
        <w:shd w:val="clear" w:color="auto" w:fill="FFFFFF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</w:t>
      </w:r>
    </w:p>
    <w:p w:rsidR="00030EBE" w:rsidRPr="000D5A3B" w:rsidRDefault="00030EBE" w:rsidP="00030EBE">
      <w:pPr>
        <w:shd w:val="clear" w:color="auto" w:fill="FFFFFF"/>
        <w:jc w:val="both"/>
        <w:rPr>
          <w:color w:val="000000"/>
          <w:sz w:val="28"/>
          <w:szCs w:val="28"/>
        </w:rPr>
      </w:pPr>
      <w:r w:rsidRPr="00030EBE">
        <w:rPr>
          <w:b/>
          <w:color w:val="000000"/>
          <w:sz w:val="28"/>
          <w:szCs w:val="28"/>
          <w:u w:val="single"/>
        </w:rPr>
        <w:t>Цель работы:</w:t>
      </w:r>
      <w:r w:rsidRPr="000D5A3B">
        <w:rPr>
          <w:color w:val="000000"/>
          <w:sz w:val="28"/>
          <w:szCs w:val="28"/>
        </w:rPr>
        <w:t xml:space="preserve"> Изучить управляющие (условные, циклические) конструкций управления командной оболочкой.  </w:t>
      </w:r>
      <w:r>
        <w:rPr>
          <w:color w:val="000000"/>
          <w:sz w:val="28"/>
          <w:szCs w:val="28"/>
        </w:rPr>
        <w:t>Изучить с</w:t>
      </w:r>
      <w:r w:rsidRPr="000D5A3B">
        <w:rPr>
          <w:color w:val="000000"/>
          <w:sz w:val="28"/>
          <w:szCs w:val="28"/>
        </w:rPr>
        <w:t>пособы взаимодействия командной оболочки и скрип</w:t>
      </w:r>
      <w:r w:rsidRPr="000D5A3B">
        <w:rPr>
          <w:color w:val="000000"/>
          <w:sz w:val="28"/>
          <w:szCs w:val="28"/>
        </w:rPr>
        <w:softHyphen/>
        <w:t>тов.</w:t>
      </w:r>
    </w:p>
    <w:p w:rsidR="00030EBE" w:rsidRPr="000D5A3B" w:rsidRDefault="00030EBE" w:rsidP="00030EBE">
      <w:pPr>
        <w:jc w:val="both"/>
        <w:rPr>
          <w:sz w:val="28"/>
          <w:szCs w:val="28"/>
        </w:rPr>
      </w:pPr>
    </w:p>
    <w:p w:rsidR="00EC65B9" w:rsidRPr="000D5A3B" w:rsidRDefault="00EC65B9" w:rsidP="000D5A3B">
      <w:pPr>
        <w:widowControl/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1D2B09" w:rsidRPr="000D5A3B" w:rsidRDefault="001D2B09" w:rsidP="000D5A3B">
      <w:pPr>
        <w:widowControl/>
        <w:shd w:val="clear" w:color="auto" w:fill="FFFFFF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Теоретический материал</w:t>
      </w:r>
    </w:p>
    <w:p w:rsidR="001D2B09" w:rsidRPr="000D5A3B" w:rsidRDefault="001D2B09" w:rsidP="000D5A3B">
      <w:pPr>
        <w:widowControl/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EC65B9" w:rsidRPr="000D5A3B" w:rsidRDefault="00BC7E84" w:rsidP="000D5A3B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Командный язык </w:t>
      </w:r>
      <w:r w:rsidRPr="000D5A3B">
        <w:rPr>
          <w:color w:val="000000"/>
          <w:sz w:val="28"/>
          <w:szCs w:val="28"/>
          <w:lang w:val="en-US"/>
        </w:rPr>
        <w:t>shell</w:t>
      </w:r>
      <w:r w:rsidRPr="000D5A3B">
        <w:rPr>
          <w:color w:val="000000"/>
          <w:sz w:val="28"/>
          <w:szCs w:val="28"/>
        </w:rPr>
        <w:t xml:space="preserve"> (в переводе - раковина, скорлупа, оболочка) фактически есть язык программирования очень высокого уровня. На этом языке пользователь </w:t>
      </w:r>
      <w:r w:rsidRPr="000D5A3B">
        <w:rPr>
          <w:color w:val="000000"/>
          <w:sz w:val="28"/>
          <w:szCs w:val="28"/>
          <w:lang w:val="en-US"/>
        </w:rPr>
        <w:t>LINUX</w:t>
      </w:r>
      <w:r w:rsidRPr="000D5A3B">
        <w:rPr>
          <w:color w:val="000000"/>
          <w:sz w:val="28"/>
          <w:szCs w:val="28"/>
        </w:rPr>
        <w:t xml:space="preserve">  осуществляет управление компьютером. Следовательно, в этом языке обязательно должны быть управляющие операторы, позвол</w:t>
      </w:r>
      <w:r w:rsidR="001F12C9" w:rsidRPr="000D5A3B">
        <w:rPr>
          <w:color w:val="000000"/>
          <w:sz w:val="28"/>
          <w:szCs w:val="28"/>
        </w:rPr>
        <w:t>яющие организовывать ветвление</w:t>
      </w:r>
      <w:r w:rsidRPr="000D5A3B">
        <w:rPr>
          <w:color w:val="000000"/>
          <w:sz w:val="28"/>
          <w:szCs w:val="28"/>
        </w:rPr>
        <w:t xml:space="preserve">, </w:t>
      </w:r>
      <w:r w:rsidR="001F12C9" w:rsidRPr="000D5A3B">
        <w:rPr>
          <w:color w:val="000000"/>
          <w:sz w:val="28"/>
          <w:szCs w:val="28"/>
        </w:rPr>
        <w:t xml:space="preserve"> </w:t>
      </w:r>
      <w:r w:rsidRPr="000D5A3B">
        <w:rPr>
          <w:color w:val="000000"/>
          <w:sz w:val="28"/>
          <w:szCs w:val="28"/>
        </w:rPr>
        <w:t>циклические блоки алгоритмов управления.</w:t>
      </w:r>
    </w:p>
    <w:p w:rsidR="00BC7E84" w:rsidRPr="000D5A3B" w:rsidRDefault="00BC7E84" w:rsidP="000D5A3B">
      <w:pPr>
        <w:widowControl/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EC65B9" w:rsidRPr="000D5A3B" w:rsidRDefault="00EC65B9" w:rsidP="00030EBE">
      <w:pPr>
        <w:numPr>
          <w:ilvl w:val="1"/>
          <w:numId w:val="41"/>
        </w:numPr>
        <w:shd w:val="clear" w:color="auto" w:fill="FFFFFF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Управляющие </w:t>
      </w:r>
      <w:r w:rsidR="00BC7E84" w:rsidRPr="000D5A3B">
        <w:rPr>
          <w:b/>
          <w:color w:val="000000"/>
          <w:sz w:val="28"/>
          <w:szCs w:val="28"/>
        </w:rPr>
        <w:t>операторы</w:t>
      </w:r>
    </w:p>
    <w:p w:rsidR="00EC65B9" w:rsidRPr="000D5A3B" w:rsidRDefault="00EC65B9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Командная оболочка </w:t>
      </w:r>
      <w:r w:rsidRPr="000D5A3B">
        <w:rPr>
          <w:color w:val="000000"/>
          <w:sz w:val="28"/>
          <w:szCs w:val="28"/>
          <w:lang w:val="en-US"/>
        </w:rPr>
        <w:t>bash</w:t>
      </w:r>
      <w:r w:rsidRPr="000D5A3B">
        <w:rPr>
          <w:color w:val="000000"/>
          <w:sz w:val="28"/>
          <w:szCs w:val="28"/>
        </w:rPr>
        <w:t xml:space="preserve"> позволяет организовать ветвление программы в зависимости от различных условий.</w:t>
      </w:r>
    </w:p>
    <w:p w:rsidR="00EC65B9" w:rsidRPr="000D5A3B" w:rsidRDefault="00EC65B9" w:rsidP="000D5A3B">
      <w:pPr>
        <w:shd w:val="clear" w:color="auto" w:fill="FFFFFF"/>
        <w:jc w:val="both"/>
        <w:rPr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0D5A3B">
        <w:rPr>
          <w:iCs/>
          <w:color w:val="000000"/>
          <w:sz w:val="28"/>
          <w:szCs w:val="28"/>
        </w:rPr>
        <w:t xml:space="preserve">  </w:t>
      </w:r>
      <w:r w:rsidRPr="000D5A3B">
        <w:rPr>
          <w:b/>
          <w:iCs/>
          <w:color w:val="000000"/>
          <w:sz w:val="28"/>
          <w:szCs w:val="28"/>
        </w:rPr>
        <w:t>1</w:t>
      </w:r>
      <w:r w:rsidR="001D2B09" w:rsidRPr="000D5A3B">
        <w:rPr>
          <w:b/>
          <w:iCs/>
          <w:color w:val="000000"/>
          <w:sz w:val="28"/>
          <w:szCs w:val="28"/>
        </w:rPr>
        <w:t>.</w:t>
      </w:r>
      <w:r w:rsidRPr="000D5A3B">
        <w:rPr>
          <w:b/>
          <w:i/>
          <w:iCs/>
          <w:color w:val="000000"/>
          <w:sz w:val="28"/>
          <w:szCs w:val="28"/>
        </w:rPr>
        <w:t xml:space="preserve">    </w:t>
      </w:r>
      <w:r w:rsidRPr="000D5A3B">
        <w:rPr>
          <w:b/>
          <w:color w:val="000000"/>
          <w:sz w:val="28"/>
          <w:szCs w:val="28"/>
        </w:rPr>
        <w:t xml:space="preserve">Условный оператор </w:t>
      </w:r>
      <w:r w:rsidRPr="000D5A3B">
        <w:rPr>
          <w:b/>
          <w:color w:val="000000"/>
          <w:sz w:val="28"/>
          <w:szCs w:val="28"/>
          <w:lang w:val="en-US"/>
        </w:rPr>
        <w:t>if</w:t>
      </w:r>
      <w:r w:rsidRPr="000D5A3B">
        <w:rPr>
          <w:b/>
          <w:color w:val="000000"/>
          <w:sz w:val="28"/>
          <w:szCs w:val="28"/>
        </w:rPr>
        <w:t>-</w:t>
      </w:r>
      <w:r w:rsidRPr="000D5A3B">
        <w:rPr>
          <w:b/>
          <w:color w:val="000000"/>
          <w:sz w:val="28"/>
          <w:szCs w:val="28"/>
          <w:lang w:val="en-US"/>
        </w:rPr>
        <w:t>fi</w:t>
      </w:r>
    </w:p>
    <w:p w:rsidR="00EC65B9" w:rsidRPr="000D5A3B" w:rsidRDefault="00EC65B9" w:rsidP="000D5A3B">
      <w:pPr>
        <w:shd w:val="clear" w:color="auto" w:fill="FFFFFF"/>
        <w:jc w:val="both"/>
        <w:rPr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Выражение </w:t>
      </w:r>
      <w:r w:rsidRPr="000D5A3B">
        <w:rPr>
          <w:color w:val="000000"/>
          <w:sz w:val="28"/>
          <w:szCs w:val="28"/>
          <w:lang w:val="en-US"/>
        </w:rPr>
        <w:t>if</w:t>
      </w:r>
      <w:r w:rsidRPr="000D5A3B">
        <w:rPr>
          <w:color w:val="000000"/>
          <w:sz w:val="28"/>
          <w:szCs w:val="28"/>
        </w:rPr>
        <w:t xml:space="preserve"> записывается следующем образом: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if</w:t>
      </w:r>
      <w:r w:rsidRPr="000D5A3B">
        <w:rPr>
          <w:b/>
          <w:color w:val="000000"/>
          <w:sz w:val="28"/>
          <w:szCs w:val="28"/>
        </w:rPr>
        <w:t xml:space="preserve">  список1   </w:t>
      </w:r>
      <w:r w:rsidRPr="000D5A3B">
        <w:rPr>
          <w:b/>
          <w:i/>
          <w:iCs/>
          <w:color w:val="000000"/>
          <w:sz w:val="28"/>
          <w:szCs w:val="28"/>
        </w:rPr>
        <w:t xml:space="preserve">;  </w:t>
      </w:r>
      <w:r w:rsidRPr="000D5A3B">
        <w:rPr>
          <w:b/>
          <w:color w:val="000000"/>
          <w:sz w:val="28"/>
          <w:szCs w:val="28"/>
          <w:lang w:val="en-US"/>
        </w:rPr>
        <w:t>then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список2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elif</w:t>
      </w:r>
      <w:r w:rsidRPr="000D5A3B">
        <w:rPr>
          <w:b/>
          <w:color w:val="000000"/>
          <w:sz w:val="28"/>
          <w:szCs w:val="28"/>
        </w:rPr>
        <w:t xml:space="preserve"> списокЗ   ;   </w:t>
      </w:r>
      <w:r w:rsidRPr="000D5A3B">
        <w:rPr>
          <w:b/>
          <w:color w:val="000000"/>
          <w:sz w:val="28"/>
          <w:szCs w:val="28"/>
          <w:lang w:val="en-US"/>
        </w:rPr>
        <w:t>then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список4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else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список5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fi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Наличие операторов </w:t>
      </w:r>
      <w:r w:rsidRPr="000D5A3B">
        <w:rPr>
          <w:color w:val="000000"/>
          <w:sz w:val="28"/>
          <w:szCs w:val="28"/>
          <w:lang w:val="en-US"/>
        </w:rPr>
        <w:t>elif</w:t>
      </w:r>
      <w:r w:rsidRPr="000D5A3B">
        <w:rPr>
          <w:color w:val="000000"/>
          <w:sz w:val="28"/>
          <w:szCs w:val="28"/>
        </w:rPr>
        <w:t xml:space="preserve"> и </w:t>
      </w:r>
      <w:r w:rsidRPr="000D5A3B">
        <w:rPr>
          <w:color w:val="000000"/>
          <w:sz w:val="28"/>
          <w:szCs w:val="28"/>
          <w:lang w:val="en-US"/>
        </w:rPr>
        <w:t>else</w:t>
      </w:r>
      <w:r w:rsidRPr="000D5A3B">
        <w:rPr>
          <w:color w:val="000000"/>
          <w:sz w:val="28"/>
          <w:szCs w:val="28"/>
        </w:rPr>
        <w:t xml:space="preserve"> необязательно. В блоке </w:t>
      </w:r>
      <w:r w:rsidRPr="000D5A3B">
        <w:rPr>
          <w:i/>
          <w:iCs/>
          <w:color w:val="000000"/>
          <w:sz w:val="28"/>
          <w:szCs w:val="28"/>
          <w:lang w:val="en-US"/>
        </w:rPr>
        <w:t>if</w:t>
      </w:r>
      <w:r w:rsidRPr="000D5A3B">
        <w:rPr>
          <w:i/>
          <w:iCs/>
          <w:color w:val="000000"/>
          <w:sz w:val="28"/>
          <w:szCs w:val="28"/>
        </w:rPr>
        <w:t>-</w:t>
      </w:r>
      <w:r w:rsidRPr="000D5A3B">
        <w:rPr>
          <w:i/>
          <w:iCs/>
          <w:color w:val="000000"/>
          <w:sz w:val="28"/>
          <w:szCs w:val="28"/>
          <w:lang w:val="en-US"/>
        </w:rPr>
        <w:t>fi</w:t>
      </w:r>
      <w:r w:rsidRPr="000D5A3B">
        <w:rPr>
          <w:i/>
          <w:iCs/>
          <w:color w:val="000000"/>
          <w:sz w:val="28"/>
          <w:szCs w:val="28"/>
        </w:rPr>
        <w:t xml:space="preserve"> </w:t>
      </w:r>
      <w:r w:rsidRPr="000D5A3B">
        <w:rPr>
          <w:color w:val="000000"/>
          <w:sz w:val="28"/>
          <w:szCs w:val="28"/>
        </w:rPr>
        <w:t>может содержаться несколь</w:t>
      </w:r>
      <w:r w:rsidRPr="000D5A3B">
        <w:rPr>
          <w:color w:val="000000"/>
          <w:sz w:val="28"/>
          <w:szCs w:val="28"/>
        </w:rPr>
        <w:softHyphen/>
        <w:t xml:space="preserve">ко </w:t>
      </w:r>
      <w:r w:rsidRPr="000D5A3B">
        <w:rPr>
          <w:color w:val="000000"/>
          <w:sz w:val="28"/>
          <w:szCs w:val="28"/>
          <w:lang w:val="en-US"/>
        </w:rPr>
        <w:t>elif</w:t>
      </w:r>
      <w:r w:rsidRPr="000D5A3B">
        <w:rPr>
          <w:color w:val="000000"/>
          <w:sz w:val="28"/>
          <w:szCs w:val="28"/>
        </w:rPr>
        <w:t xml:space="preserve">, но только один оператор </w:t>
      </w:r>
      <w:r w:rsidRPr="000D5A3B">
        <w:rPr>
          <w:color w:val="000000"/>
          <w:sz w:val="28"/>
          <w:szCs w:val="28"/>
          <w:lang w:val="en-US"/>
        </w:rPr>
        <w:t>if</w:t>
      </w:r>
      <w:r w:rsidRPr="000D5A3B">
        <w:rPr>
          <w:color w:val="000000"/>
          <w:sz w:val="28"/>
          <w:szCs w:val="28"/>
        </w:rPr>
        <w:t>-</w:t>
      </w:r>
      <w:r w:rsidRPr="000D5A3B">
        <w:rPr>
          <w:color w:val="000000"/>
          <w:sz w:val="28"/>
          <w:szCs w:val="28"/>
          <w:lang w:val="en-US"/>
        </w:rPr>
        <w:t>fi</w:t>
      </w:r>
      <w:r w:rsidRPr="000D5A3B">
        <w:rPr>
          <w:color w:val="000000"/>
          <w:sz w:val="28"/>
          <w:szCs w:val="28"/>
        </w:rPr>
        <w:t>.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В приведенном выше выражении </w:t>
      </w:r>
      <w:r w:rsidRPr="000D5A3B">
        <w:rPr>
          <w:b/>
          <w:color w:val="000000"/>
          <w:sz w:val="28"/>
          <w:szCs w:val="28"/>
          <w:lang w:val="en-US"/>
        </w:rPr>
        <w:t>if</w:t>
      </w:r>
      <w:r w:rsidRPr="000D5A3B">
        <w:rPr>
          <w:color w:val="000000"/>
          <w:sz w:val="28"/>
          <w:szCs w:val="28"/>
        </w:rPr>
        <w:t xml:space="preserve"> сначала вычисляется список1. Если код заверше</w:t>
      </w:r>
      <w:r w:rsidRPr="000D5A3B">
        <w:rPr>
          <w:color w:val="000000"/>
          <w:sz w:val="28"/>
          <w:szCs w:val="28"/>
        </w:rPr>
        <w:softHyphen/>
        <w:t>ния списка1 равен 0, что интерпретируется как истинность данного условия, вычисляется список2 и выражение заканчивается. В противном случае выполняется списокЗ и прове</w:t>
      </w:r>
      <w:r w:rsidRPr="000D5A3B">
        <w:rPr>
          <w:color w:val="000000"/>
          <w:sz w:val="28"/>
          <w:szCs w:val="28"/>
        </w:rPr>
        <w:softHyphen/>
        <w:t>ряется код  его завершена. Если списокЗ возвращает значение равное 0</w:t>
      </w:r>
      <w:r w:rsidR="0051563A" w:rsidRPr="000D5A3B">
        <w:rPr>
          <w:color w:val="000000"/>
          <w:sz w:val="28"/>
          <w:szCs w:val="28"/>
        </w:rPr>
        <w:t xml:space="preserve"> (истина)</w:t>
      </w:r>
      <w:r w:rsidRPr="000D5A3B">
        <w:rPr>
          <w:color w:val="000000"/>
          <w:sz w:val="28"/>
          <w:szCs w:val="28"/>
        </w:rPr>
        <w:t xml:space="preserve">, выполняется список4 и выражение </w:t>
      </w:r>
      <w:r w:rsidRPr="000D5A3B">
        <w:rPr>
          <w:color w:val="000000"/>
          <w:sz w:val="28"/>
          <w:szCs w:val="28"/>
        </w:rPr>
        <w:lastRenderedPageBreak/>
        <w:t>завершается. Если списокЗ возвращает ненулевое значение, выполняется список5</w:t>
      </w:r>
      <w:r w:rsidRPr="000D5A3B">
        <w:rPr>
          <w:i/>
          <w:iCs/>
          <w:color w:val="000000"/>
          <w:sz w:val="28"/>
          <w:szCs w:val="28"/>
        </w:rPr>
        <w:t>.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Часто в блоке </w:t>
      </w:r>
      <w:r w:rsidRPr="000D5A3B">
        <w:rPr>
          <w:b/>
          <w:color w:val="000000"/>
          <w:sz w:val="28"/>
          <w:szCs w:val="28"/>
          <w:lang w:val="en-US"/>
        </w:rPr>
        <w:t>if</w:t>
      </w:r>
      <w:r w:rsidRPr="000D5A3B">
        <w:rPr>
          <w:b/>
          <w:color w:val="000000"/>
          <w:sz w:val="28"/>
          <w:szCs w:val="28"/>
        </w:rPr>
        <w:t>-</w:t>
      </w:r>
      <w:r w:rsidRPr="000D5A3B">
        <w:rPr>
          <w:b/>
          <w:color w:val="000000"/>
          <w:sz w:val="28"/>
          <w:szCs w:val="28"/>
          <w:lang w:val="en-US"/>
        </w:rPr>
        <w:t>fi</w:t>
      </w:r>
      <w:r w:rsidR="00561B3F" w:rsidRPr="000D5A3B">
        <w:rPr>
          <w:color w:val="000000"/>
          <w:sz w:val="28"/>
          <w:szCs w:val="28"/>
        </w:rPr>
        <w:t xml:space="preserve"> используют  одну</w:t>
      </w:r>
      <w:r w:rsidRPr="000D5A3B">
        <w:rPr>
          <w:color w:val="000000"/>
          <w:sz w:val="28"/>
          <w:szCs w:val="28"/>
        </w:rPr>
        <w:t xml:space="preserve"> или несколько команд </w:t>
      </w:r>
      <w:r w:rsidRPr="000D5A3B">
        <w:rPr>
          <w:color w:val="000000"/>
          <w:sz w:val="28"/>
          <w:szCs w:val="28"/>
          <w:lang w:val="en-US"/>
        </w:rPr>
        <w:t>test</w:t>
      </w:r>
      <w:r w:rsidRPr="000D5A3B">
        <w:rPr>
          <w:color w:val="000000"/>
          <w:sz w:val="28"/>
          <w:szCs w:val="28"/>
        </w:rPr>
        <w:t>, которая записыва</w:t>
      </w:r>
      <w:r w:rsidRPr="000D5A3B">
        <w:rPr>
          <w:color w:val="000000"/>
          <w:sz w:val="28"/>
          <w:szCs w:val="28"/>
        </w:rPr>
        <w:softHyphen/>
        <w:t xml:space="preserve">ется следующим образом: </w:t>
      </w:r>
      <w:r w:rsidRPr="000D5A3B">
        <w:rPr>
          <w:i/>
          <w:iCs/>
          <w:color w:val="000000"/>
          <w:sz w:val="28"/>
          <w:szCs w:val="28"/>
          <w:lang w:val="en-US"/>
        </w:rPr>
        <w:t>test</w:t>
      </w:r>
      <w:r w:rsidRPr="000D5A3B">
        <w:rPr>
          <w:i/>
          <w:iCs/>
          <w:color w:val="000000"/>
          <w:sz w:val="28"/>
          <w:szCs w:val="28"/>
        </w:rPr>
        <w:t xml:space="preserve"> выражение </w:t>
      </w:r>
      <w:r w:rsidRPr="000D5A3B">
        <w:rPr>
          <w:color w:val="000000"/>
          <w:sz w:val="28"/>
          <w:szCs w:val="28"/>
        </w:rPr>
        <w:t xml:space="preserve">или </w:t>
      </w:r>
      <w:r w:rsidRPr="000D5A3B">
        <w:rPr>
          <w:i/>
          <w:iCs/>
          <w:color w:val="000000"/>
          <w:sz w:val="28"/>
          <w:szCs w:val="28"/>
        </w:rPr>
        <w:t>[ выражение ]</w:t>
      </w:r>
      <w:r w:rsidRPr="000D5A3B">
        <w:rPr>
          <w:color w:val="000000"/>
          <w:sz w:val="28"/>
          <w:szCs w:val="28"/>
        </w:rPr>
        <w:t xml:space="preserve">. После оценки выражения команда </w:t>
      </w:r>
      <w:r w:rsidRPr="000D5A3B">
        <w:rPr>
          <w:color w:val="000000"/>
          <w:sz w:val="28"/>
          <w:szCs w:val="28"/>
          <w:lang w:val="en-US"/>
        </w:rPr>
        <w:t>test</w:t>
      </w:r>
      <w:r w:rsidRPr="000D5A3B">
        <w:rPr>
          <w:color w:val="000000"/>
          <w:sz w:val="28"/>
          <w:szCs w:val="28"/>
        </w:rPr>
        <w:t xml:space="preserve"> возвращает значение 0, либо 1. Опции </w:t>
      </w:r>
      <w:r w:rsidRPr="000D5A3B">
        <w:rPr>
          <w:color w:val="000000"/>
          <w:sz w:val="28"/>
          <w:szCs w:val="28"/>
          <w:lang w:val="en-US"/>
        </w:rPr>
        <w:t>test</w:t>
      </w:r>
      <w:r w:rsidRPr="000D5A3B">
        <w:rPr>
          <w:color w:val="000000"/>
          <w:sz w:val="28"/>
          <w:szCs w:val="28"/>
        </w:rPr>
        <w:t xml:space="preserve"> следующие: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Таблица 1: Опции команды </w:t>
      </w:r>
      <w:r w:rsidRPr="000D5A3B">
        <w:rPr>
          <w:color w:val="000000"/>
          <w:sz w:val="28"/>
          <w:szCs w:val="28"/>
          <w:lang w:val="en-US"/>
        </w:rPr>
        <w:t>test</w:t>
      </w:r>
    </w:p>
    <w:p w:rsidR="001F12C9" w:rsidRPr="000D5A3B" w:rsidRDefault="001F12C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tbl>
      <w:tblPr>
        <w:tblW w:w="94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85"/>
        <w:gridCol w:w="7350"/>
      </w:tblGrid>
      <w:tr w:rsidR="00EC65B9" w:rsidRPr="000D5A3B" w:rsidTr="00446163">
        <w:trPr>
          <w:trHeight w:val="31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Выражение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Значение</w:t>
            </w:r>
          </w:p>
        </w:tc>
      </w:tr>
      <w:tr w:rsidR="00EC65B9" w:rsidRPr="000D5A3B" w:rsidTr="00446163">
        <w:trPr>
          <w:trHeight w:val="600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-d </w:t>
            </w:r>
            <w:r w:rsidRPr="000D5A3B">
              <w:rPr>
                <w:color w:val="000000"/>
                <w:sz w:val="28"/>
                <w:szCs w:val="28"/>
              </w:rPr>
              <w:t>файл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значение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указанный файл существует и яв</w:t>
            </w:r>
            <w:r w:rsidRPr="000D5A3B">
              <w:rPr>
                <w:color w:val="000000"/>
                <w:sz w:val="28"/>
                <w:szCs w:val="28"/>
              </w:rPr>
              <w:softHyphen/>
              <w:t>ляется каталогом.</w:t>
            </w:r>
          </w:p>
        </w:tc>
      </w:tr>
      <w:tr w:rsidR="00EC65B9" w:rsidRPr="000D5A3B" w:rsidTr="00446163">
        <w:trPr>
          <w:trHeight w:val="300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-е файл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значение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указанный файл существует</w:t>
            </w:r>
          </w:p>
        </w:tc>
      </w:tr>
      <w:tr w:rsidR="00EC65B9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-f </w:t>
            </w:r>
            <w:r w:rsidRPr="000D5A3B">
              <w:rPr>
                <w:color w:val="000000"/>
                <w:sz w:val="28"/>
                <w:szCs w:val="28"/>
              </w:rPr>
              <w:t>файл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указанный файл существует и представляет собой обычный файл.</w:t>
            </w:r>
          </w:p>
        </w:tc>
      </w:tr>
      <w:tr w:rsidR="00EC65B9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-L </w:t>
            </w:r>
            <w:r w:rsidRPr="000D5A3B">
              <w:rPr>
                <w:color w:val="000000"/>
                <w:sz w:val="28"/>
                <w:szCs w:val="28"/>
              </w:rPr>
              <w:t>файл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указанный файл существует и представляет собой символьную ссылку.</w:t>
            </w:r>
          </w:p>
        </w:tc>
      </w:tr>
      <w:tr w:rsidR="00EC65B9" w:rsidRPr="000D5A3B" w:rsidTr="00446163">
        <w:trPr>
          <w:trHeight w:val="600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-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r</w:t>
            </w:r>
            <w:r w:rsidRPr="000D5A3B">
              <w:rPr>
                <w:color w:val="000000"/>
                <w:sz w:val="28"/>
                <w:szCs w:val="28"/>
              </w:rPr>
              <w:t xml:space="preserve"> файл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5B9" w:rsidRPr="000D5A3B" w:rsidRDefault="00EC65B9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указанный файл существует и разрешен для чтения.</w:t>
            </w:r>
          </w:p>
        </w:tc>
      </w:tr>
      <w:tr w:rsidR="00183548" w:rsidRPr="000D5A3B" w:rsidTr="00446163">
        <w:trPr>
          <w:trHeight w:val="31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-s </w:t>
            </w:r>
            <w:r w:rsidRPr="000D5A3B">
              <w:rPr>
                <w:color w:val="000000"/>
                <w:sz w:val="28"/>
                <w:szCs w:val="28"/>
              </w:rPr>
              <w:t>файл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указанный файл существует и имеет нуле</w:t>
            </w:r>
            <w:r w:rsidRPr="000D5A3B">
              <w:rPr>
                <w:color w:val="000000"/>
                <w:sz w:val="28"/>
                <w:szCs w:val="28"/>
              </w:rPr>
              <w:softHyphen/>
              <w:t>вой размер.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-w </w:t>
            </w:r>
            <w:r w:rsidRPr="000D5A3B">
              <w:rPr>
                <w:color w:val="000000"/>
                <w:sz w:val="28"/>
                <w:szCs w:val="28"/>
              </w:rPr>
              <w:t>файл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указанный файл существует и разрешен для записи.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-х файл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указанный файл существует и является ис</w:t>
            </w:r>
            <w:r w:rsidRPr="000D5A3B">
              <w:rPr>
                <w:color w:val="000000"/>
                <w:sz w:val="28"/>
                <w:szCs w:val="28"/>
              </w:rPr>
              <w:softHyphen/>
              <w:t>полняемым файл.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-0 файл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указанный файл существует и принадлежит данному пользователю.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файл1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-nt </w:t>
            </w:r>
            <w:r w:rsidRPr="000D5A3B">
              <w:rPr>
                <w:color w:val="000000"/>
                <w:sz w:val="28"/>
                <w:szCs w:val="28"/>
              </w:rPr>
              <w:t>файл2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файл1 последний раз был модифицирован позже, чем файл2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i/>
                <w:iCs/>
                <w:color w:val="000000"/>
                <w:sz w:val="28"/>
                <w:szCs w:val="28"/>
              </w:rPr>
              <w:t>-</w:t>
            </w:r>
            <w:r w:rsidRPr="000D5A3B">
              <w:rPr>
                <w:i/>
                <w:iCs/>
                <w:color w:val="000000"/>
                <w:sz w:val="28"/>
                <w:szCs w:val="28"/>
                <w:lang w:val="en-US"/>
              </w:rPr>
              <w:t>z</w:t>
            </w:r>
            <w:r w:rsidRPr="000D5A3B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D5A3B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указанная строка имеет нулевую длину</w:t>
            </w:r>
          </w:p>
        </w:tc>
      </w:tr>
      <w:tr w:rsidR="00183548" w:rsidRPr="000D5A3B" w:rsidTr="00446163">
        <w:trPr>
          <w:trHeight w:val="300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-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n</w:t>
            </w:r>
            <w:r w:rsidRPr="000D5A3B">
              <w:rPr>
                <w:color w:val="000000"/>
                <w:sz w:val="28"/>
                <w:szCs w:val="28"/>
              </w:rPr>
              <w:t xml:space="preserve"> строка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указанная строка имеет ненулевую длину</w:t>
            </w:r>
          </w:p>
        </w:tc>
      </w:tr>
      <w:tr w:rsidR="00183548" w:rsidRPr="000D5A3B" w:rsidTr="00446163">
        <w:trPr>
          <w:trHeight w:val="300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строка1          == строка2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>, если указанные строки совпадают.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! выражение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 xml:space="preserve"> если указанное выражение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false</w:t>
            </w:r>
          </w:p>
        </w:tc>
      </w:tr>
      <w:tr w:rsidR="00183548" w:rsidRPr="000D5A3B" w:rsidTr="00446163">
        <w:trPr>
          <w:trHeight w:val="2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выражение1    -а выражение2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Логическое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AND </w:t>
            </w:r>
            <w:r w:rsidRPr="000D5A3B">
              <w:rPr>
                <w:color w:val="000000"/>
                <w:sz w:val="28"/>
                <w:szCs w:val="28"/>
              </w:rPr>
              <w:t>двух выражений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lastRenderedPageBreak/>
              <w:t>выражение1    -о выражение2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Логическое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OR </w:t>
            </w:r>
            <w:r w:rsidRPr="000D5A3B">
              <w:rPr>
                <w:color w:val="000000"/>
                <w:sz w:val="28"/>
                <w:szCs w:val="28"/>
              </w:rPr>
              <w:t>двух выражений</w:t>
            </w:r>
          </w:p>
        </w:tc>
      </w:tr>
      <w:tr w:rsidR="00183548" w:rsidRPr="000D5A3B" w:rsidTr="00446163">
        <w:trPr>
          <w:trHeight w:val="600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выражение1 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-eq </w:t>
            </w:r>
            <w:r w:rsidRPr="000D5A3B">
              <w:rPr>
                <w:color w:val="000000"/>
                <w:sz w:val="28"/>
                <w:szCs w:val="28"/>
              </w:rPr>
              <w:t>выражение2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 xml:space="preserve"> если выражение1 равно выражению2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выражение1  -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ne </w:t>
            </w:r>
            <w:r w:rsidRPr="000D5A3B">
              <w:rPr>
                <w:color w:val="000000"/>
                <w:sz w:val="28"/>
                <w:szCs w:val="28"/>
              </w:rPr>
              <w:t>выраженне2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 xml:space="preserve"> если выражение1 неравно выражению2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выражение1  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-lt </w:t>
            </w:r>
            <w:r w:rsidRPr="000D5A3B">
              <w:rPr>
                <w:color w:val="000000"/>
                <w:sz w:val="28"/>
                <w:szCs w:val="28"/>
              </w:rPr>
              <w:t>выраженне2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 xml:space="preserve"> если выражение1 меньше выражения2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выражение1   -1е выраженне2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 xml:space="preserve"> если выражение1 меньше либо равно выраже-нию2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выражение1  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-gt </w:t>
            </w:r>
            <w:r w:rsidRPr="000D5A3B">
              <w:rPr>
                <w:color w:val="000000"/>
                <w:sz w:val="28"/>
                <w:szCs w:val="28"/>
              </w:rPr>
              <w:t>выражение2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 xml:space="preserve"> если выражение2 меньше выражения1</w:t>
            </w:r>
          </w:p>
        </w:tc>
      </w:tr>
      <w:tr w:rsidR="00183548" w:rsidRPr="000D5A3B" w:rsidTr="00446163">
        <w:trPr>
          <w:trHeight w:val="585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выражение1 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 xml:space="preserve">-ge </w:t>
            </w:r>
            <w:r w:rsidRPr="000D5A3B">
              <w:rPr>
                <w:color w:val="000000"/>
                <w:sz w:val="28"/>
                <w:szCs w:val="28"/>
              </w:rPr>
              <w:t>выражение2</w:t>
            </w: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Возвращает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true</w:t>
            </w:r>
            <w:r w:rsidRPr="000D5A3B">
              <w:rPr>
                <w:color w:val="000000"/>
                <w:sz w:val="28"/>
                <w:szCs w:val="28"/>
              </w:rPr>
              <w:t xml:space="preserve"> если выражение2 меньше либо равно выраже</w:t>
            </w:r>
            <w:r w:rsidRPr="000D5A3B">
              <w:rPr>
                <w:color w:val="000000"/>
                <w:sz w:val="28"/>
                <w:szCs w:val="28"/>
              </w:rPr>
              <w:softHyphen/>
              <w:t>нию1</w:t>
            </w:r>
          </w:p>
        </w:tc>
      </w:tr>
      <w:tr w:rsidR="00183548" w:rsidRPr="000D5A3B" w:rsidTr="00446163">
        <w:trPr>
          <w:trHeight w:val="600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3548" w:rsidRPr="000D5A3B" w:rsidRDefault="00183548" w:rsidP="000D5A3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Ниже приведены примеры использования команды </w:t>
      </w:r>
      <w:r w:rsidRPr="000D5A3B">
        <w:rPr>
          <w:color w:val="000000"/>
          <w:sz w:val="28"/>
          <w:szCs w:val="28"/>
          <w:lang w:val="en-US"/>
        </w:rPr>
        <w:t>test</w:t>
      </w:r>
      <w:r w:rsidRPr="000D5A3B">
        <w:rPr>
          <w:color w:val="000000"/>
          <w:sz w:val="28"/>
          <w:szCs w:val="28"/>
        </w:rPr>
        <w:t xml:space="preserve"> в составе выражения </w:t>
      </w:r>
      <w:r w:rsidRPr="000D5A3B">
        <w:rPr>
          <w:color w:val="000000"/>
          <w:sz w:val="28"/>
          <w:szCs w:val="28"/>
          <w:lang w:val="en-US"/>
        </w:rPr>
        <w:t>if</w:t>
      </w:r>
      <w:r w:rsidRPr="000D5A3B">
        <w:rPr>
          <w:color w:val="000000"/>
          <w:sz w:val="28"/>
          <w:szCs w:val="28"/>
        </w:rPr>
        <w:t>-</w:t>
      </w:r>
      <w:r w:rsidRPr="000D5A3B">
        <w:rPr>
          <w:color w:val="000000"/>
          <w:sz w:val="28"/>
          <w:szCs w:val="28"/>
          <w:lang w:val="en-US"/>
        </w:rPr>
        <w:t>fi</w:t>
      </w:r>
      <w:r w:rsidRPr="000D5A3B">
        <w:rPr>
          <w:color w:val="000000"/>
          <w:sz w:val="28"/>
          <w:szCs w:val="28"/>
        </w:rPr>
        <w:t>: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if   [ -d $HOME</w:t>
      </w:r>
      <w:r w:rsidR="00E83441" w:rsidRPr="000D5A3B">
        <w:rPr>
          <w:b/>
          <w:color w:val="000000"/>
          <w:sz w:val="28"/>
          <w:szCs w:val="28"/>
          <w:lang w:val="en-US"/>
        </w:rPr>
        <w:t>/bin ]   ;  then PATH="$PATH:$HO</w:t>
      </w:r>
      <w:r w:rsidRPr="000D5A3B">
        <w:rPr>
          <w:b/>
          <w:color w:val="000000"/>
          <w:sz w:val="28"/>
          <w:szCs w:val="28"/>
          <w:lang w:val="en-US"/>
        </w:rPr>
        <w:t>ME/bin"   ;  fi</w:t>
      </w:r>
    </w:p>
    <w:p w:rsidR="00BC7E84" w:rsidRPr="000D5A3B" w:rsidRDefault="00BC7E84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0D5A3B">
        <w:rPr>
          <w:sz w:val="28"/>
          <w:szCs w:val="28"/>
        </w:rPr>
        <w:t xml:space="preserve">Эта управляющая команда </w:t>
      </w:r>
      <w:r w:rsidRPr="000D5A3B">
        <w:rPr>
          <w:sz w:val="28"/>
          <w:szCs w:val="28"/>
          <w:lang w:val="en-US"/>
        </w:rPr>
        <w:t>if</w:t>
      </w:r>
      <w:r w:rsidRPr="000D5A3B">
        <w:rPr>
          <w:sz w:val="28"/>
          <w:szCs w:val="28"/>
        </w:rPr>
        <w:t xml:space="preserve">  с помощью команды </w:t>
      </w:r>
      <w:r w:rsidRPr="000D5A3B">
        <w:rPr>
          <w:sz w:val="28"/>
          <w:szCs w:val="28"/>
          <w:lang w:val="en-US"/>
        </w:rPr>
        <w:t>test</w:t>
      </w:r>
      <w:r w:rsidRPr="000D5A3B">
        <w:rPr>
          <w:sz w:val="28"/>
          <w:szCs w:val="28"/>
        </w:rPr>
        <w:t xml:space="preserve">  проверяет существование каталога </w:t>
      </w:r>
      <w:r w:rsidRPr="000D5A3B">
        <w:rPr>
          <w:sz w:val="28"/>
          <w:szCs w:val="28"/>
          <w:lang w:val="en-US"/>
        </w:rPr>
        <w:t>bin</w:t>
      </w:r>
      <w:r w:rsidRPr="000D5A3B">
        <w:rPr>
          <w:sz w:val="28"/>
          <w:szCs w:val="28"/>
        </w:rPr>
        <w:t xml:space="preserve"> , хранящегося в</w:t>
      </w:r>
      <w:r w:rsidR="001F12C9" w:rsidRPr="000D5A3B">
        <w:rPr>
          <w:sz w:val="28"/>
          <w:szCs w:val="28"/>
        </w:rPr>
        <w:t xml:space="preserve"> домашнем каталоге пользователя. Имя домашнего каталога  выбирается из </w:t>
      </w:r>
      <w:r w:rsidRPr="000D5A3B">
        <w:rPr>
          <w:sz w:val="28"/>
          <w:szCs w:val="28"/>
        </w:rPr>
        <w:t xml:space="preserve"> переменной окружения </w:t>
      </w:r>
      <w:r w:rsidRPr="000D5A3B">
        <w:rPr>
          <w:sz w:val="28"/>
          <w:szCs w:val="28"/>
          <w:lang w:val="en-US"/>
        </w:rPr>
        <w:t>HOME</w:t>
      </w:r>
      <w:r w:rsidRPr="000D5A3B">
        <w:rPr>
          <w:sz w:val="28"/>
          <w:szCs w:val="28"/>
        </w:rPr>
        <w:t xml:space="preserve">. В случае положительного ответа команды </w:t>
      </w:r>
      <w:r w:rsidRPr="000D5A3B">
        <w:rPr>
          <w:sz w:val="28"/>
          <w:szCs w:val="28"/>
          <w:lang w:val="en-US"/>
        </w:rPr>
        <w:t>test</w:t>
      </w:r>
      <w:r w:rsidRPr="000D5A3B">
        <w:rPr>
          <w:sz w:val="28"/>
          <w:szCs w:val="28"/>
        </w:rPr>
        <w:t xml:space="preserve"> в переменную </w:t>
      </w:r>
      <w:r w:rsidRPr="000D5A3B">
        <w:rPr>
          <w:sz w:val="28"/>
          <w:szCs w:val="28"/>
          <w:lang w:val="en-US"/>
        </w:rPr>
        <w:t>PATH</w:t>
      </w:r>
      <w:r w:rsidRPr="000D5A3B">
        <w:rPr>
          <w:sz w:val="28"/>
          <w:szCs w:val="28"/>
        </w:rPr>
        <w:t xml:space="preserve"> будет записана строка, содержимое которой приведено в кавычках.</w:t>
      </w:r>
    </w:p>
    <w:p w:rsidR="00561B3F" w:rsidRPr="000D5A3B" w:rsidRDefault="00BC7E84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0D5A3B">
        <w:rPr>
          <w:sz w:val="28"/>
          <w:szCs w:val="28"/>
        </w:rPr>
        <w:t xml:space="preserve"> 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if   [ -z  "$DTHOME" ]   &amp;&amp;</w:t>
      </w:r>
      <w:r w:rsidRPr="000D5A3B">
        <w:rPr>
          <w:b/>
          <w:i/>
          <w:iCs/>
          <w:color w:val="000000"/>
          <w:sz w:val="28"/>
          <w:szCs w:val="28"/>
          <w:lang w:val="en-US"/>
        </w:rPr>
        <w:t xml:space="preserve">   </w:t>
      </w:r>
      <w:r w:rsidRPr="000D5A3B">
        <w:rPr>
          <w:b/>
          <w:color w:val="000000"/>
          <w:sz w:val="28"/>
          <w:szCs w:val="28"/>
          <w:lang w:val="en-US"/>
        </w:rPr>
        <w:t>[--d /home/student/dt  ]   ;  then</w:t>
      </w:r>
    </w:p>
    <w:p w:rsidR="00EC65B9" w:rsidRPr="000D5A3B" w:rsidRDefault="00561B3F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S</w:t>
      </w:r>
      <w:r w:rsidR="00EC65B9" w:rsidRPr="000D5A3B">
        <w:rPr>
          <w:b/>
          <w:color w:val="000000"/>
          <w:sz w:val="28"/>
          <w:szCs w:val="28"/>
          <w:lang w:val="en-US"/>
        </w:rPr>
        <w:t>DTHOME=/home/student/dt   ; fi</w:t>
      </w:r>
    </w:p>
    <w:p w:rsidR="00561B3F" w:rsidRPr="000D5A3B" w:rsidRDefault="00561B3F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en-US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 xml:space="preserve"> if   [ -z  "$DTHOME"   -a -d /home/student/dt ]   ;  then</w:t>
      </w:r>
    </w:p>
    <w:p w:rsidR="00EC65B9" w:rsidRPr="000D5A3B" w:rsidRDefault="00561B3F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S</w:t>
      </w:r>
      <w:r w:rsidR="00EC65B9" w:rsidRPr="000D5A3B">
        <w:rPr>
          <w:b/>
          <w:color w:val="000000"/>
          <w:sz w:val="28"/>
          <w:szCs w:val="28"/>
          <w:lang w:val="en-US"/>
        </w:rPr>
        <w:t>DTHOME</w:t>
      </w:r>
      <w:r w:rsidR="00EC65B9" w:rsidRPr="000D5A3B">
        <w:rPr>
          <w:b/>
          <w:color w:val="000000"/>
          <w:sz w:val="28"/>
          <w:szCs w:val="28"/>
        </w:rPr>
        <w:t>=/</w:t>
      </w:r>
      <w:r w:rsidR="00EC65B9" w:rsidRPr="000D5A3B">
        <w:rPr>
          <w:b/>
          <w:color w:val="000000"/>
          <w:sz w:val="28"/>
          <w:szCs w:val="28"/>
          <w:lang w:val="en-US"/>
        </w:rPr>
        <w:t>home</w:t>
      </w:r>
      <w:r w:rsidR="00EC65B9" w:rsidRPr="000D5A3B">
        <w:rPr>
          <w:b/>
          <w:color w:val="000000"/>
          <w:sz w:val="28"/>
          <w:szCs w:val="28"/>
        </w:rPr>
        <w:t>/</w:t>
      </w:r>
      <w:r w:rsidR="00EC65B9" w:rsidRPr="000D5A3B">
        <w:rPr>
          <w:b/>
          <w:color w:val="000000"/>
          <w:sz w:val="28"/>
          <w:szCs w:val="28"/>
          <w:lang w:val="en-US"/>
        </w:rPr>
        <w:t>student</w:t>
      </w:r>
      <w:r w:rsidR="00EC65B9" w:rsidRPr="000D5A3B">
        <w:rPr>
          <w:b/>
          <w:color w:val="000000"/>
          <w:sz w:val="28"/>
          <w:szCs w:val="28"/>
        </w:rPr>
        <w:t>/</w:t>
      </w:r>
      <w:r w:rsidR="00EC65B9" w:rsidRPr="000D5A3B">
        <w:rPr>
          <w:b/>
          <w:color w:val="000000"/>
          <w:sz w:val="28"/>
          <w:szCs w:val="28"/>
          <w:lang w:val="en-US"/>
        </w:rPr>
        <w:t>dt</w:t>
      </w:r>
      <w:r w:rsidR="00EC65B9" w:rsidRPr="000D5A3B">
        <w:rPr>
          <w:b/>
          <w:color w:val="000000"/>
          <w:sz w:val="28"/>
          <w:szCs w:val="28"/>
        </w:rPr>
        <w:t xml:space="preserve">   ; </w:t>
      </w:r>
      <w:r w:rsidR="00EC65B9" w:rsidRPr="000D5A3B">
        <w:rPr>
          <w:b/>
          <w:color w:val="000000"/>
          <w:sz w:val="28"/>
          <w:szCs w:val="28"/>
          <w:lang w:val="en-US"/>
        </w:rPr>
        <w:t>fi</w:t>
      </w:r>
    </w:p>
    <w:p w:rsidR="001F12C9" w:rsidRPr="000D5A3B" w:rsidRDefault="001F12C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Попытайтесь разобрать смысл двух остальных команд </w:t>
      </w:r>
      <w:r w:rsidRPr="000D5A3B">
        <w:rPr>
          <w:color w:val="000000"/>
          <w:sz w:val="28"/>
          <w:szCs w:val="28"/>
          <w:lang w:val="en-US"/>
        </w:rPr>
        <w:t>if</w:t>
      </w:r>
      <w:r w:rsidRPr="000D5A3B">
        <w:rPr>
          <w:color w:val="000000"/>
          <w:sz w:val="28"/>
          <w:szCs w:val="28"/>
        </w:rPr>
        <w:t xml:space="preserve"> – </w:t>
      </w:r>
      <w:r w:rsidRPr="000D5A3B">
        <w:rPr>
          <w:color w:val="000000"/>
          <w:sz w:val="28"/>
          <w:szCs w:val="28"/>
          <w:lang w:val="en-US"/>
        </w:rPr>
        <w:t>fi</w:t>
      </w:r>
      <w:r w:rsidRPr="000D5A3B">
        <w:rPr>
          <w:color w:val="000000"/>
          <w:sz w:val="28"/>
          <w:szCs w:val="28"/>
        </w:rPr>
        <w:t xml:space="preserve">  самостоятельно.</w:t>
      </w:r>
    </w:p>
    <w:p w:rsidR="0051563A" w:rsidRPr="000D5A3B" w:rsidRDefault="0051563A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EC65B9" w:rsidRPr="000D5A3B" w:rsidRDefault="0051563A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sz w:val="28"/>
          <w:szCs w:val="28"/>
        </w:rPr>
        <w:t>2</w:t>
      </w:r>
      <w:r w:rsidR="001D2B09" w:rsidRPr="000D5A3B">
        <w:rPr>
          <w:b/>
          <w:sz w:val="28"/>
          <w:szCs w:val="28"/>
        </w:rPr>
        <w:t>.</w:t>
      </w:r>
      <w:r w:rsidR="00EC65B9" w:rsidRPr="000D5A3B">
        <w:rPr>
          <w:b/>
          <w:i/>
          <w:iCs/>
          <w:color w:val="000000"/>
          <w:sz w:val="28"/>
          <w:szCs w:val="28"/>
        </w:rPr>
        <w:t xml:space="preserve">    </w:t>
      </w:r>
      <w:r w:rsidR="00EC65B9" w:rsidRPr="000D5A3B">
        <w:rPr>
          <w:b/>
          <w:color w:val="000000"/>
          <w:sz w:val="28"/>
          <w:szCs w:val="28"/>
        </w:rPr>
        <w:t xml:space="preserve">Блок </w:t>
      </w:r>
      <w:r w:rsidR="00EC65B9" w:rsidRPr="000D5A3B">
        <w:rPr>
          <w:b/>
          <w:color w:val="000000"/>
          <w:sz w:val="28"/>
          <w:szCs w:val="28"/>
          <w:lang w:val="en-US"/>
        </w:rPr>
        <w:t>case</w:t>
      </w:r>
      <w:r w:rsidR="00EC65B9" w:rsidRPr="000D5A3B">
        <w:rPr>
          <w:b/>
          <w:color w:val="000000"/>
          <w:sz w:val="28"/>
          <w:szCs w:val="28"/>
        </w:rPr>
        <w:t>-</w:t>
      </w:r>
      <w:r w:rsidR="00EC65B9" w:rsidRPr="000D5A3B">
        <w:rPr>
          <w:b/>
          <w:color w:val="000000"/>
          <w:sz w:val="28"/>
          <w:szCs w:val="28"/>
          <w:lang w:val="en-US"/>
        </w:rPr>
        <w:t>esac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Блок </w:t>
      </w:r>
      <w:r w:rsidRPr="000D5A3B">
        <w:rPr>
          <w:color w:val="000000"/>
          <w:sz w:val="28"/>
          <w:szCs w:val="28"/>
          <w:lang w:val="en-US"/>
        </w:rPr>
        <w:t>case</w:t>
      </w:r>
      <w:r w:rsidRPr="000D5A3B">
        <w:rPr>
          <w:color w:val="000000"/>
          <w:sz w:val="28"/>
          <w:szCs w:val="28"/>
        </w:rPr>
        <w:t>-</w:t>
      </w:r>
      <w:r w:rsidRPr="000D5A3B">
        <w:rPr>
          <w:color w:val="000000"/>
          <w:sz w:val="28"/>
          <w:szCs w:val="28"/>
          <w:lang w:val="en-US"/>
        </w:rPr>
        <w:t>esac</w:t>
      </w:r>
      <w:r w:rsidRPr="000D5A3B">
        <w:rPr>
          <w:color w:val="000000"/>
          <w:sz w:val="28"/>
          <w:szCs w:val="28"/>
        </w:rPr>
        <w:t xml:space="preserve"> аналогичен оператору</w:t>
      </w:r>
      <w:r w:rsidR="001F12C9" w:rsidRPr="000D5A3B">
        <w:rPr>
          <w:color w:val="000000"/>
          <w:sz w:val="28"/>
          <w:szCs w:val="28"/>
        </w:rPr>
        <w:t xml:space="preserve">  переключения </w:t>
      </w:r>
      <w:r w:rsidRPr="000D5A3B">
        <w:rPr>
          <w:color w:val="000000"/>
          <w:sz w:val="28"/>
          <w:szCs w:val="28"/>
        </w:rPr>
        <w:t xml:space="preserve"> </w:t>
      </w:r>
      <w:r w:rsidRPr="000D5A3B">
        <w:rPr>
          <w:color w:val="000000"/>
          <w:sz w:val="28"/>
          <w:szCs w:val="28"/>
          <w:lang w:val="en-US"/>
        </w:rPr>
        <w:t>switch</w:t>
      </w:r>
      <w:r w:rsidRPr="000D5A3B">
        <w:rPr>
          <w:color w:val="000000"/>
          <w:sz w:val="28"/>
          <w:szCs w:val="28"/>
        </w:rPr>
        <w:t xml:space="preserve"> языка Си и записывается следующим образом: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c</w:t>
      </w:r>
      <w:r w:rsidRPr="000D5A3B">
        <w:rPr>
          <w:b/>
          <w:color w:val="000000"/>
          <w:sz w:val="28"/>
          <w:szCs w:val="28"/>
        </w:rPr>
        <w:t>а</w:t>
      </w:r>
      <w:r w:rsidRPr="000D5A3B">
        <w:rPr>
          <w:b/>
          <w:color w:val="000000"/>
          <w:sz w:val="28"/>
          <w:szCs w:val="28"/>
          <w:lang w:val="en-US"/>
        </w:rPr>
        <w:t>s</w:t>
      </w:r>
      <w:r w:rsidRPr="000D5A3B">
        <w:rPr>
          <w:b/>
          <w:color w:val="000000"/>
          <w:sz w:val="28"/>
          <w:szCs w:val="28"/>
        </w:rPr>
        <w:t xml:space="preserve">е  </w:t>
      </w:r>
      <w:r w:rsidRPr="000D5A3B">
        <w:rPr>
          <w:b/>
          <w:i/>
          <w:color w:val="000000"/>
          <w:sz w:val="28"/>
          <w:szCs w:val="28"/>
        </w:rPr>
        <w:t>слово</w:t>
      </w:r>
      <w:r w:rsidRPr="000D5A3B">
        <w:rPr>
          <w:b/>
          <w:color w:val="000000"/>
          <w:sz w:val="28"/>
          <w:szCs w:val="28"/>
        </w:rPr>
        <w:t xml:space="preserve">   </w:t>
      </w:r>
      <w:r w:rsidRPr="000D5A3B">
        <w:rPr>
          <w:b/>
          <w:color w:val="000000"/>
          <w:sz w:val="28"/>
          <w:szCs w:val="28"/>
          <w:lang w:val="en-US"/>
        </w:rPr>
        <w:t>in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шаблон 1)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lastRenderedPageBreak/>
        <w:t>список</w:t>
      </w:r>
      <w:r w:rsidR="007C7B4D" w:rsidRPr="000D5A3B">
        <w:rPr>
          <w:b/>
          <w:color w:val="000000"/>
          <w:sz w:val="28"/>
          <w:szCs w:val="28"/>
        </w:rPr>
        <w:t>1</w:t>
      </w:r>
      <w:r w:rsidRPr="000D5A3B">
        <w:rPr>
          <w:b/>
          <w:color w:val="000000"/>
          <w:sz w:val="28"/>
          <w:szCs w:val="28"/>
        </w:rPr>
        <w:t xml:space="preserve"> команд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;;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шаблон_2)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список</w:t>
      </w:r>
      <w:r w:rsidR="007C7B4D" w:rsidRPr="000D5A3B">
        <w:rPr>
          <w:b/>
          <w:color w:val="000000"/>
          <w:sz w:val="28"/>
          <w:szCs w:val="28"/>
        </w:rPr>
        <w:t>2</w:t>
      </w:r>
      <w:r w:rsidRPr="000D5A3B">
        <w:rPr>
          <w:b/>
          <w:color w:val="000000"/>
          <w:sz w:val="28"/>
          <w:szCs w:val="28"/>
        </w:rPr>
        <w:t xml:space="preserve"> команд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;</w:t>
      </w:r>
      <w:r w:rsidR="007C7B4D" w:rsidRPr="000D5A3B">
        <w:rPr>
          <w:b/>
          <w:color w:val="000000"/>
          <w:sz w:val="28"/>
          <w:szCs w:val="28"/>
        </w:rPr>
        <w:t>;</w:t>
      </w:r>
    </w:p>
    <w:p w:rsidR="007C7B4D" w:rsidRPr="000D5A3B" w:rsidRDefault="009878D8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?)  список3 команд</w:t>
      </w:r>
    </w:p>
    <w:p w:rsidR="009878D8" w:rsidRPr="000D5A3B" w:rsidRDefault="009878D8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;;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esac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В данном случае </w:t>
      </w:r>
      <w:r w:rsidRPr="000D5A3B">
        <w:rPr>
          <w:i/>
          <w:color w:val="000000"/>
          <w:sz w:val="28"/>
          <w:szCs w:val="28"/>
        </w:rPr>
        <w:t xml:space="preserve">слово </w:t>
      </w:r>
      <w:r w:rsidRPr="000D5A3B">
        <w:rPr>
          <w:color w:val="000000"/>
          <w:sz w:val="28"/>
          <w:szCs w:val="28"/>
        </w:rPr>
        <w:t xml:space="preserve">- это строка символов или переменная, сравниваемая с шаблоном до тех пор, пока не будет выполнен критерий сравнения. Список команд, следующий за шаблоном, которому удовлетворяет </w:t>
      </w:r>
      <w:r w:rsidRPr="000D5A3B">
        <w:rPr>
          <w:i/>
          <w:color w:val="000000"/>
          <w:sz w:val="28"/>
          <w:szCs w:val="28"/>
        </w:rPr>
        <w:t>слово</w:t>
      </w:r>
      <w:r w:rsidRPr="000D5A3B">
        <w:rPr>
          <w:color w:val="000000"/>
          <w:sz w:val="28"/>
          <w:szCs w:val="28"/>
        </w:rPr>
        <w:t xml:space="preserve">, запускается на выполнение. За списком следует команда </w:t>
      </w:r>
      <w:r w:rsidRPr="000D5A3B">
        <w:rPr>
          <w:b/>
          <w:color w:val="000000"/>
          <w:sz w:val="28"/>
          <w:szCs w:val="28"/>
        </w:rPr>
        <w:t>;;</w:t>
      </w:r>
      <w:r w:rsidRPr="000D5A3B">
        <w:rPr>
          <w:color w:val="000000"/>
          <w:sz w:val="28"/>
          <w:szCs w:val="28"/>
        </w:rPr>
        <w:t xml:space="preserve">, которая передает управление за пределы блока </w:t>
      </w:r>
      <w:r w:rsidRPr="000D5A3B">
        <w:rPr>
          <w:i/>
          <w:color w:val="000000"/>
          <w:sz w:val="28"/>
          <w:szCs w:val="28"/>
          <w:lang w:val="en-US"/>
        </w:rPr>
        <w:t>case</w:t>
      </w:r>
      <w:r w:rsidRPr="000D5A3B">
        <w:rPr>
          <w:i/>
          <w:color w:val="000000"/>
          <w:sz w:val="28"/>
          <w:szCs w:val="28"/>
        </w:rPr>
        <w:t>-</w:t>
      </w:r>
      <w:r w:rsidRPr="000D5A3B">
        <w:rPr>
          <w:i/>
          <w:color w:val="000000"/>
          <w:sz w:val="28"/>
          <w:szCs w:val="28"/>
          <w:lang w:val="en-US"/>
        </w:rPr>
        <w:t>esac</w:t>
      </w:r>
      <w:r w:rsidRPr="000D5A3B">
        <w:rPr>
          <w:color w:val="000000"/>
          <w:sz w:val="28"/>
          <w:szCs w:val="28"/>
        </w:rPr>
        <w:t xml:space="preserve">. Эта команда выполняет действия такие же как и команда </w:t>
      </w:r>
      <w:r w:rsidRPr="000D5A3B">
        <w:rPr>
          <w:i/>
          <w:color w:val="000000"/>
          <w:sz w:val="28"/>
          <w:szCs w:val="28"/>
          <w:lang w:val="en-US"/>
        </w:rPr>
        <w:t>break</w:t>
      </w:r>
      <w:r w:rsidRPr="000D5A3B">
        <w:rPr>
          <w:color w:val="000000"/>
          <w:sz w:val="28"/>
          <w:szCs w:val="28"/>
        </w:rPr>
        <w:t xml:space="preserve"> в языке Си.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Если </w:t>
      </w:r>
      <w:r w:rsidRPr="000D5A3B">
        <w:rPr>
          <w:i/>
          <w:color w:val="000000"/>
          <w:sz w:val="28"/>
          <w:szCs w:val="28"/>
        </w:rPr>
        <w:t xml:space="preserve">слово </w:t>
      </w:r>
      <w:r w:rsidRPr="000D5A3B">
        <w:rPr>
          <w:color w:val="000000"/>
          <w:sz w:val="28"/>
          <w:szCs w:val="28"/>
        </w:rPr>
        <w:t xml:space="preserve">не удовлетворяет ни одному из шаблонов, выражение </w:t>
      </w:r>
      <w:r w:rsidRPr="000D5A3B">
        <w:rPr>
          <w:i/>
          <w:color w:val="000000"/>
          <w:sz w:val="28"/>
          <w:szCs w:val="28"/>
          <w:lang w:val="en-US"/>
        </w:rPr>
        <w:t>case</w:t>
      </w:r>
      <w:r w:rsidRPr="000D5A3B">
        <w:rPr>
          <w:i/>
          <w:color w:val="000000"/>
          <w:sz w:val="28"/>
          <w:szCs w:val="28"/>
        </w:rPr>
        <w:t xml:space="preserve"> </w:t>
      </w:r>
      <w:r w:rsidRPr="000D5A3B">
        <w:rPr>
          <w:color w:val="000000"/>
          <w:sz w:val="28"/>
          <w:szCs w:val="28"/>
        </w:rPr>
        <w:t>завершает</w:t>
      </w:r>
      <w:r w:rsidRPr="000D5A3B">
        <w:rPr>
          <w:color w:val="000000"/>
          <w:sz w:val="28"/>
          <w:szCs w:val="28"/>
        </w:rPr>
        <w:softHyphen/>
        <w:t xml:space="preserve">ся. Если необходимо выполнить какие-то действия по умолчанию, 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следует включить в выражение шаблон "?", которому удовлетворяет любое значение   </w:t>
      </w:r>
      <w:r w:rsidRPr="000D5A3B">
        <w:rPr>
          <w:i/>
          <w:color w:val="000000"/>
          <w:sz w:val="28"/>
          <w:szCs w:val="28"/>
        </w:rPr>
        <w:t>слова</w:t>
      </w:r>
      <w:r w:rsidRPr="000D5A3B">
        <w:rPr>
          <w:color w:val="000000"/>
          <w:sz w:val="28"/>
          <w:szCs w:val="28"/>
        </w:rPr>
        <w:t>.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В выражении </w:t>
      </w:r>
      <w:r w:rsidRPr="000D5A3B">
        <w:rPr>
          <w:i/>
          <w:color w:val="000000"/>
          <w:sz w:val="28"/>
          <w:szCs w:val="28"/>
          <w:lang w:val="en-US"/>
        </w:rPr>
        <w:t>case</w:t>
      </w:r>
      <w:r w:rsidRPr="000D5A3B">
        <w:rPr>
          <w:i/>
          <w:color w:val="000000"/>
          <w:sz w:val="28"/>
          <w:szCs w:val="28"/>
        </w:rPr>
        <w:t>-</w:t>
      </w:r>
      <w:r w:rsidRPr="000D5A3B">
        <w:rPr>
          <w:i/>
          <w:color w:val="000000"/>
          <w:sz w:val="28"/>
          <w:szCs w:val="28"/>
          <w:lang w:val="en-US"/>
        </w:rPr>
        <w:t>esac</w:t>
      </w:r>
      <w:r w:rsidRPr="000D5A3B">
        <w:rPr>
          <w:color w:val="000000"/>
          <w:sz w:val="28"/>
          <w:szCs w:val="28"/>
        </w:rPr>
        <w:t xml:space="preserve"> должен присутствовать по крайней мере один шаблон. Макси</w:t>
      </w:r>
      <w:r w:rsidRPr="000D5A3B">
        <w:rPr>
          <w:color w:val="000000"/>
          <w:sz w:val="28"/>
          <w:szCs w:val="28"/>
        </w:rPr>
        <w:softHyphen/>
        <w:t>мальное число шаблонов неограничен</w:t>
      </w:r>
      <w:r w:rsidR="00092DE2" w:rsidRPr="000D5A3B">
        <w:rPr>
          <w:color w:val="000000"/>
          <w:sz w:val="28"/>
          <w:szCs w:val="28"/>
        </w:rPr>
        <w:t>но</w:t>
      </w:r>
      <w:r w:rsidRPr="000D5A3B">
        <w:rPr>
          <w:color w:val="000000"/>
          <w:sz w:val="28"/>
          <w:szCs w:val="28"/>
        </w:rPr>
        <w:t>, В шаблоне могут использоваться символы, ко</w:t>
      </w:r>
      <w:r w:rsidRPr="000D5A3B">
        <w:rPr>
          <w:color w:val="000000"/>
          <w:sz w:val="28"/>
          <w:szCs w:val="28"/>
        </w:rPr>
        <w:softHyphen/>
        <w:t>торые применяются в регулярных выражениях, в том числе опер</w:t>
      </w:r>
      <w:r w:rsidR="00092DE2" w:rsidRPr="000D5A3B">
        <w:rPr>
          <w:color w:val="000000"/>
          <w:sz w:val="28"/>
          <w:szCs w:val="28"/>
        </w:rPr>
        <w:t>атор дизъюнкции "||" и  &amp;&amp;- конъ</w:t>
      </w:r>
      <w:r w:rsidRPr="000D5A3B">
        <w:rPr>
          <w:color w:val="000000"/>
          <w:sz w:val="28"/>
          <w:szCs w:val="28"/>
        </w:rPr>
        <w:t xml:space="preserve">юнкции. Ниже приведен пример использования блока </w:t>
      </w:r>
      <w:r w:rsidRPr="000D5A3B">
        <w:rPr>
          <w:color w:val="000000"/>
          <w:sz w:val="28"/>
          <w:szCs w:val="28"/>
          <w:lang w:val="en-US"/>
        </w:rPr>
        <w:t>case</w:t>
      </w:r>
      <w:r w:rsidRPr="000D5A3B">
        <w:rPr>
          <w:color w:val="000000"/>
          <w:sz w:val="28"/>
          <w:szCs w:val="28"/>
        </w:rPr>
        <w:t>-</w:t>
      </w:r>
      <w:r w:rsidRPr="000D5A3B">
        <w:rPr>
          <w:color w:val="000000"/>
          <w:sz w:val="28"/>
          <w:szCs w:val="28"/>
          <w:lang w:val="en-US"/>
        </w:rPr>
        <w:t>esac</w:t>
      </w:r>
      <w:r w:rsidRPr="000D5A3B">
        <w:rPr>
          <w:color w:val="000000"/>
          <w:sz w:val="28"/>
          <w:szCs w:val="28"/>
        </w:rPr>
        <w:t>: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</w:rPr>
        <w:t>са</w:t>
      </w:r>
      <w:r w:rsidRPr="000D5A3B">
        <w:rPr>
          <w:b/>
          <w:color w:val="000000"/>
          <w:sz w:val="28"/>
          <w:szCs w:val="28"/>
          <w:lang w:val="en-US"/>
        </w:rPr>
        <w:t>s</w:t>
      </w:r>
      <w:r w:rsidRPr="000D5A3B">
        <w:rPr>
          <w:b/>
          <w:color w:val="000000"/>
          <w:sz w:val="28"/>
          <w:szCs w:val="28"/>
        </w:rPr>
        <w:t>е</w:t>
      </w:r>
      <w:r w:rsidRPr="000D5A3B">
        <w:rPr>
          <w:b/>
          <w:color w:val="000000"/>
          <w:sz w:val="28"/>
          <w:szCs w:val="28"/>
          <w:lang w:val="en-US"/>
        </w:rPr>
        <w:t xml:space="preserve">  "$TER"  in 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start)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 xml:space="preserve">         TERM = xtem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 xml:space="preserve">          echo</w:t>
      </w:r>
      <w:r w:rsidRPr="000D5A3B">
        <w:rPr>
          <w:b/>
          <w:color w:val="000000"/>
          <w:sz w:val="28"/>
          <w:szCs w:val="28"/>
        </w:rPr>
        <w:t xml:space="preserve"> “определена переменная </w:t>
      </w:r>
      <w:r w:rsidRPr="000D5A3B">
        <w:rPr>
          <w:b/>
          <w:color w:val="000000"/>
          <w:sz w:val="28"/>
          <w:szCs w:val="28"/>
          <w:lang w:val="en-US"/>
        </w:rPr>
        <w:t>TERM</w:t>
      </w:r>
      <w:r w:rsidRPr="000D5A3B">
        <w:rPr>
          <w:b/>
          <w:color w:val="000000"/>
          <w:sz w:val="28"/>
          <w:szCs w:val="28"/>
        </w:rPr>
        <w:t>”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         </w:t>
      </w:r>
      <w:r w:rsidRPr="000D5A3B">
        <w:rPr>
          <w:b/>
          <w:color w:val="000000"/>
          <w:sz w:val="28"/>
          <w:szCs w:val="28"/>
          <w:lang w:val="en-US"/>
        </w:rPr>
        <w:t>echo</w:t>
      </w:r>
      <w:r w:rsidRPr="000D5A3B">
        <w:rPr>
          <w:b/>
          <w:color w:val="000000"/>
          <w:sz w:val="28"/>
          <w:szCs w:val="28"/>
        </w:rPr>
        <w:t xml:space="preserve">  “ее значение =”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         </w:t>
      </w:r>
      <w:r w:rsidRPr="000D5A3B">
        <w:rPr>
          <w:b/>
          <w:color w:val="000000"/>
          <w:sz w:val="28"/>
          <w:szCs w:val="28"/>
          <w:lang w:val="en-US"/>
        </w:rPr>
        <w:t>echo</w:t>
      </w:r>
      <w:r w:rsidRPr="000D5A3B">
        <w:rPr>
          <w:b/>
          <w:color w:val="000000"/>
          <w:sz w:val="28"/>
          <w:szCs w:val="28"/>
        </w:rPr>
        <w:t xml:space="preserve">  $</w:t>
      </w:r>
      <w:r w:rsidRPr="000D5A3B">
        <w:rPr>
          <w:b/>
          <w:color w:val="000000"/>
          <w:sz w:val="28"/>
          <w:szCs w:val="28"/>
          <w:lang w:val="en-US"/>
        </w:rPr>
        <w:t>TERM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        ;;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Out</w:t>
      </w:r>
      <w:r w:rsidRPr="000D5A3B">
        <w:rPr>
          <w:b/>
          <w:color w:val="000000"/>
          <w:sz w:val="28"/>
          <w:szCs w:val="28"/>
        </w:rPr>
        <w:t>)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        </w:t>
      </w:r>
      <w:r w:rsidRPr="000D5A3B">
        <w:rPr>
          <w:b/>
          <w:color w:val="000000"/>
          <w:sz w:val="28"/>
          <w:szCs w:val="28"/>
          <w:lang w:val="en-US"/>
        </w:rPr>
        <w:t>DR</w:t>
      </w:r>
      <w:r w:rsidRPr="000D5A3B">
        <w:rPr>
          <w:b/>
          <w:color w:val="000000"/>
          <w:sz w:val="28"/>
          <w:szCs w:val="28"/>
        </w:rPr>
        <w:t>=”$3”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        </w:t>
      </w:r>
      <w:r w:rsidRPr="000D5A3B">
        <w:rPr>
          <w:b/>
          <w:color w:val="000000"/>
          <w:sz w:val="28"/>
          <w:szCs w:val="28"/>
          <w:lang w:val="en-US"/>
        </w:rPr>
        <w:t>echo</w:t>
      </w:r>
      <w:r w:rsidRPr="000D5A3B">
        <w:rPr>
          <w:b/>
          <w:color w:val="000000"/>
          <w:sz w:val="28"/>
          <w:szCs w:val="28"/>
        </w:rPr>
        <w:t xml:space="preserve"> “определена переменная </w:t>
      </w:r>
      <w:r w:rsidRPr="000D5A3B">
        <w:rPr>
          <w:b/>
          <w:color w:val="000000"/>
          <w:sz w:val="28"/>
          <w:szCs w:val="28"/>
          <w:lang w:val="en-US"/>
        </w:rPr>
        <w:t>DR</w:t>
      </w:r>
      <w:r w:rsidRPr="000D5A3B">
        <w:rPr>
          <w:b/>
          <w:color w:val="000000"/>
          <w:sz w:val="28"/>
          <w:szCs w:val="28"/>
        </w:rPr>
        <w:t>”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        </w:t>
      </w:r>
      <w:r w:rsidRPr="000D5A3B">
        <w:rPr>
          <w:b/>
          <w:color w:val="000000"/>
          <w:sz w:val="28"/>
          <w:szCs w:val="28"/>
          <w:lang w:val="en-US"/>
        </w:rPr>
        <w:t>echo</w:t>
      </w:r>
      <w:r w:rsidRPr="000D5A3B">
        <w:rPr>
          <w:b/>
          <w:color w:val="000000"/>
          <w:sz w:val="28"/>
          <w:szCs w:val="28"/>
        </w:rPr>
        <w:t xml:space="preserve"> “ее значение взято из спец. переменной $3”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        ;; </w:t>
      </w:r>
    </w:p>
    <w:p w:rsidR="00EC65B9" w:rsidRPr="000D5A3B" w:rsidRDefault="006575F0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e</w:t>
      </w:r>
      <w:r w:rsidR="00EC65B9" w:rsidRPr="000D5A3B">
        <w:rPr>
          <w:b/>
          <w:color w:val="000000"/>
          <w:sz w:val="28"/>
          <w:szCs w:val="28"/>
          <w:lang w:val="en-US"/>
        </w:rPr>
        <w:t>sac</w:t>
      </w:r>
    </w:p>
    <w:p w:rsidR="00EC65B9" w:rsidRPr="000D5A3B" w:rsidRDefault="006575F0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В данном примере переменная  </w:t>
      </w:r>
      <w:r w:rsidRPr="000D5A3B">
        <w:rPr>
          <w:color w:val="000000"/>
          <w:sz w:val="28"/>
          <w:szCs w:val="28"/>
          <w:lang w:val="en-US"/>
        </w:rPr>
        <w:t>TER</w:t>
      </w:r>
      <w:r w:rsidRPr="000D5A3B">
        <w:rPr>
          <w:color w:val="000000"/>
          <w:sz w:val="28"/>
          <w:szCs w:val="28"/>
        </w:rPr>
        <w:t xml:space="preserve"> может принять значения </w:t>
      </w:r>
      <w:r w:rsidRPr="000D5A3B">
        <w:rPr>
          <w:color w:val="000000"/>
          <w:sz w:val="28"/>
          <w:szCs w:val="28"/>
          <w:lang w:val="en-US"/>
        </w:rPr>
        <w:t>start</w:t>
      </w:r>
      <w:r w:rsidRPr="000D5A3B">
        <w:rPr>
          <w:color w:val="000000"/>
          <w:sz w:val="28"/>
          <w:szCs w:val="28"/>
        </w:rPr>
        <w:t xml:space="preserve"> или </w:t>
      </w:r>
      <w:r w:rsidRPr="000D5A3B">
        <w:rPr>
          <w:color w:val="000000"/>
          <w:sz w:val="28"/>
          <w:szCs w:val="28"/>
          <w:lang w:val="en-US"/>
        </w:rPr>
        <w:t>Out</w:t>
      </w:r>
      <w:r w:rsidRPr="000D5A3B">
        <w:rPr>
          <w:color w:val="000000"/>
          <w:sz w:val="28"/>
          <w:szCs w:val="28"/>
        </w:rPr>
        <w:t xml:space="preserve">. </w:t>
      </w:r>
      <w:r w:rsidRPr="000D5A3B">
        <w:rPr>
          <w:color w:val="000000"/>
          <w:sz w:val="28"/>
          <w:szCs w:val="28"/>
        </w:rPr>
        <w:lastRenderedPageBreak/>
        <w:t xml:space="preserve">Согласно ее значению в блоке </w:t>
      </w:r>
      <w:r w:rsidRPr="000D5A3B">
        <w:rPr>
          <w:color w:val="000000"/>
          <w:sz w:val="28"/>
          <w:szCs w:val="28"/>
          <w:lang w:val="en-US"/>
        </w:rPr>
        <w:t>case</w:t>
      </w:r>
      <w:r w:rsidRPr="000D5A3B">
        <w:rPr>
          <w:color w:val="000000"/>
          <w:sz w:val="28"/>
          <w:szCs w:val="28"/>
        </w:rPr>
        <w:t>-</w:t>
      </w:r>
      <w:r w:rsidRPr="000D5A3B">
        <w:rPr>
          <w:color w:val="000000"/>
          <w:sz w:val="28"/>
          <w:szCs w:val="28"/>
          <w:lang w:val="en-US"/>
        </w:rPr>
        <w:t>esac</w:t>
      </w:r>
      <w:r w:rsidRPr="000D5A3B">
        <w:rPr>
          <w:color w:val="000000"/>
          <w:sz w:val="28"/>
          <w:szCs w:val="28"/>
        </w:rPr>
        <w:t xml:space="preserve">  будет выполняться либо блок с меткой </w:t>
      </w:r>
      <w:r w:rsidRPr="000D5A3B">
        <w:rPr>
          <w:color w:val="000000"/>
          <w:sz w:val="28"/>
          <w:szCs w:val="28"/>
          <w:lang w:val="en-US"/>
        </w:rPr>
        <w:t>start</w:t>
      </w:r>
      <w:r w:rsidRPr="000D5A3B">
        <w:rPr>
          <w:color w:val="000000"/>
          <w:sz w:val="28"/>
          <w:szCs w:val="28"/>
        </w:rPr>
        <w:t xml:space="preserve">) или </w:t>
      </w:r>
      <w:r w:rsidRPr="000D5A3B">
        <w:rPr>
          <w:color w:val="000000"/>
          <w:sz w:val="28"/>
          <w:szCs w:val="28"/>
          <w:lang w:val="en-US"/>
        </w:rPr>
        <w:t>Out</w:t>
      </w:r>
      <w:r w:rsidRPr="000D5A3B">
        <w:rPr>
          <w:color w:val="000000"/>
          <w:sz w:val="28"/>
          <w:szCs w:val="28"/>
        </w:rPr>
        <w:t xml:space="preserve">)  соответственно. Любое другое значение переменной </w:t>
      </w:r>
      <w:r w:rsidRPr="000D5A3B">
        <w:rPr>
          <w:color w:val="000000"/>
          <w:sz w:val="28"/>
          <w:szCs w:val="28"/>
          <w:lang w:val="en-US"/>
        </w:rPr>
        <w:t>TER</w:t>
      </w:r>
      <w:r w:rsidRPr="000D5A3B">
        <w:rPr>
          <w:color w:val="000000"/>
          <w:sz w:val="28"/>
          <w:szCs w:val="28"/>
        </w:rPr>
        <w:t xml:space="preserve"> обработано не будет.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EC65B9" w:rsidRPr="000D5A3B" w:rsidRDefault="0051563A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3</w:t>
      </w:r>
      <w:r w:rsidR="001D2B09" w:rsidRPr="000D5A3B">
        <w:rPr>
          <w:b/>
          <w:color w:val="000000"/>
          <w:sz w:val="28"/>
          <w:szCs w:val="28"/>
        </w:rPr>
        <w:t>.</w:t>
      </w:r>
      <w:r w:rsidR="00EC65B9" w:rsidRPr="000D5A3B">
        <w:rPr>
          <w:b/>
          <w:color w:val="000000"/>
          <w:sz w:val="28"/>
          <w:szCs w:val="28"/>
        </w:rPr>
        <w:t xml:space="preserve">   Циклические конструкции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Циклические конструкции применяются в том случае, когда надо многократно повторить одни и те же действия над разными данными.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      </w:t>
      </w:r>
      <w:r w:rsidRPr="000D5A3B">
        <w:rPr>
          <w:b/>
          <w:color w:val="000000"/>
          <w:sz w:val="28"/>
          <w:szCs w:val="28"/>
        </w:rPr>
        <w:t xml:space="preserve">     Цикл </w:t>
      </w:r>
      <w:r w:rsidRPr="000D5A3B">
        <w:rPr>
          <w:b/>
          <w:color w:val="000000"/>
          <w:sz w:val="28"/>
          <w:szCs w:val="28"/>
          <w:lang w:val="en-US"/>
        </w:rPr>
        <w:t>for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Данный цикл записывается следующим образом: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092DE2" w:rsidRPr="009073F2" w:rsidRDefault="00890035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f</w:t>
      </w:r>
      <w:r w:rsidR="00EC65B9" w:rsidRPr="000D5A3B">
        <w:rPr>
          <w:b/>
          <w:color w:val="000000"/>
          <w:sz w:val="28"/>
          <w:szCs w:val="28"/>
          <w:lang w:val="en-US"/>
        </w:rPr>
        <w:t>or</w:t>
      </w:r>
      <w:r w:rsidRPr="009073F2">
        <w:rPr>
          <w:b/>
          <w:color w:val="000000"/>
          <w:sz w:val="28"/>
          <w:szCs w:val="28"/>
          <w:lang w:val="en-US"/>
        </w:rPr>
        <w:t xml:space="preserve">   </w:t>
      </w:r>
      <w:r w:rsidR="00EC65B9" w:rsidRPr="009073F2">
        <w:rPr>
          <w:b/>
          <w:color w:val="000000"/>
          <w:sz w:val="28"/>
          <w:szCs w:val="28"/>
          <w:lang w:val="en-US"/>
        </w:rPr>
        <w:t xml:space="preserve"> </w:t>
      </w:r>
      <w:r w:rsidR="00EC65B9" w:rsidRPr="000D5A3B">
        <w:rPr>
          <w:b/>
          <w:color w:val="000000"/>
          <w:sz w:val="28"/>
          <w:szCs w:val="28"/>
        </w:rPr>
        <w:t>имя</w:t>
      </w:r>
      <w:r w:rsidRPr="009073F2">
        <w:rPr>
          <w:b/>
          <w:color w:val="000000"/>
          <w:sz w:val="28"/>
          <w:szCs w:val="28"/>
          <w:lang w:val="en-US"/>
        </w:rPr>
        <w:t xml:space="preserve">   </w:t>
      </w:r>
      <w:r w:rsidR="00EC65B9" w:rsidRPr="009073F2">
        <w:rPr>
          <w:b/>
          <w:color w:val="000000"/>
          <w:sz w:val="28"/>
          <w:szCs w:val="28"/>
          <w:lang w:val="en-US"/>
        </w:rPr>
        <w:t xml:space="preserve"> </w:t>
      </w:r>
      <w:r w:rsidR="00EC65B9" w:rsidRPr="000D5A3B">
        <w:rPr>
          <w:b/>
          <w:color w:val="000000"/>
          <w:sz w:val="28"/>
          <w:szCs w:val="28"/>
          <w:lang w:val="en-US"/>
        </w:rPr>
        <w:t>in</w:t>
      </w:r>
      <w:r w:rsidR="00EC65B9" w:rsidRPr="009073F2">
        <w:rPr>
          <w:b/>
          <w:color w:val="000000"/>
          <w:sz w:val="28"/>
          <w:szCs w:val="28"/>
          <w:lang w:val="en-US"/>
        </w:rPr>
        <w:t xml:space="preserve"> </w:t>
      </w:r>
      <w:r w:rsidR="00EC65B9" w:rsidRPr="000D5A3B">
        <w:rPr>
          <w:b/>
          <w:color w:val="000000"/>
          <w:sz w:val="28"/>
          <w:szCs w:val="28"/>
        </w:rPr>
        <w:t>список</w:t>
      </w:r>
      <w:r w:rsidR="00EC65B9" w:rsidRPr="009073F2">
        <w:rPr>
          <w:b/>
          <w:color w:val="000000"/>
          <w:sz w:val="28"/>
          <w:szCs w:val="28"/>
          <w:lang w:val="en-US"/>
        </w:rPr>
        <w:t xml:space="preserve">1   ; </w:t>
      </w:r>
    </w:p>
    <w:p w:rsidR="00EC65B9" w:rsidRPr="009073F2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do</w:t>
      </w:r>
    </w:p>
    <w:p w:rsidR="00EC65B9" w:rsidRPr="009073F2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</w:rPr>
        <w:t>список</w:t>
      </w:r>
      <w:r w:rsidRPr="009073F2">
        <w:rPr>
          <w:b/>
          <w:color w:val="000000"/>
          <w:sz w:val="28"/>
          <w:szCs w:val="28"/>
          <w:lang w:val="en-US"/>
        </w:rPr>
        <w:t>2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done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В цикле </w:t>
      </w:r>
      <w:r w:rsidRPr="000D5A3B">
        <w:rPr>
          <w:b/>
          <w:bCs/>
          <w:color w:val="000000"/>
          <w:sz w:val="28"/>
          <w:szCs w:val="28"/>
          <w:lang w:val="en-US"/>
        </w:rPr>
        <w:t>for</w:t>
      </w:r>
      <w:r w:rsidRPr="000D5A3B">
        <w:rPr>
          <w:b/>
          <w:bCs/>
          <w:color w:val="000000"/>
          <w:sz w:val="28"/>
          <w:szCs w:val="28"/>
        </w:rPr>
        <w:t xml:space="preserve"> </w:t>
      </w:r>
      <w:r w:rsidRPr="000D5A3B">
        <w:rPr>
          <w:color w:val="000000"/>
          <w:sz w:val="28"/>
          <w:szCs w:val="28"/>
        </w:rPr>
        <w:t>переменной с указанным именем последовательно присваиваются все зна</w:t>
      </w:r>
      <w:r w:rsidRPr="000D5A3B">
        <w:rPr>
          <w:color w:val="000000"/>
          <w:sz w:val="28"/>
          <w:szCs w:val="28"/>
        </w:rPr>
        <w:softHyphen/>
        <w:t xml:space="preserve">чения из списка1 и для каждого из этих значений выполняется список2. 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</w:rPr>
        <w:t>Пример</w:t>
      </w:r>
      <w:r w:rsidRPr="000D5A3B">
        <w:rPr>
          <w:color w:val="000000"/>
          <w:sz w:val="28"/>
          <w:szCs w:val="28"/>
          <w:lang w:val="en-US"/>
        </w:rPr>
        <w:t>: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  <w:lang w:val="en-US"/>
        </w:rPr>
      </w:pPr>
    </w:p>
    <w:p w:rsidR="00092DE2" w:rsidRPr="000D5A3B" w:rsidRDefault="007C7B4D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f</w:t>
      </w:r>
      <w:r w:rsidR="00EC65B9" w:rsidRPr="000D5A3B">
        <w:rPr>
          <w:b/>
          <w:color w:val="000000"/>
          <w:sz w:val="28"/>
          <w:szCs w:val="28"/>
          <w:lang w:val="en-US"/>
        </w:rPr>
        <w:t>or</w:t>
      </w:r>
      <w:r w:rsidR="0051563A" w:rsidRPr="000D5A3B">
        <w:rPr>
          <w:b/>
          <w:color w:val="000000"/>
          <w:sz w:val="28"/>
          <w:szCs w:val="28"/>
          <w:lang w:val="en-US"/>
        </w:rPr>
        <w:t xml:space="preserve">   </w:t>
      </w:r>
      <w:r w:rsidR="00EC65B9" w:rsidRPr="000D5A3B">
        <w:rPr>
          <w:b/>
          <w:color w:val="000000"/>
          <w:sz w:val="28"/>
          <w:szCs w:val="28"/>
          <w:lang w:val="en-US"/>
        </w:rPr>
        <w:t xml:space="preserve"> i  </w:t>
      </w:r>
      <w:r w:rsidR="0051563A" w:rsidRPr="000D5A3B">
        <w:rPr>
          <w:b/>
          <w:color w:val="000000"/>
          <w:sz w:val="28"/>
          <w:szCs w:val="28"/>
          <w:lang w:val="en-US"/>
        </w:rPr>
        <w:t xml:space="preserve">  </w:t>
      </w:r>
      <w:r w:rsidR="00EC65B9" w:rsidRPr="000D5A3B">
        <w:rPr>
          <w:b/>
          <w:color w:val="000000"/>
          <w:sz w:val="28"/>
          <w:szCs w:val="28"/>
          <w:lang w:val="en-US"/>
        </w:rPr>
        <w:t>in</w:t>
      </w:r>
      <w:r w:rsidR="0051563A" w:rsidRPr="000D5A3B">
        <w:rPr>
          <w:b/>
          <w:color w:val="000000"/>
          <w:sz w:val="28"/>
          <w:szCs w:val="28"/>
          <w:lang w:val="en-US"/>
        </w:rPr>
        <w:t xml:space="preserve">   </w:t>
      </w:r>
      <w:r w:rsidR="00EC65B9" w:rsidRPr="000D5A3B">
        <w:rPr>
          <w:b/>
          <w:color w:val="000000"/>
          <w:sz w:val="28"/>
          <w:szCs w:val="28"/>
          <w:lang w:val="en-US"/>
        </w:rPr>
        <w:t xml:space="preserve"> 1 2 3 4 5 6 7 8 9 10   ;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 xml:space="preserve"> do</w:t>
      </w:r>
    </w:p>
    <w:p w:rsidR="00092DE2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echo  $i   ;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 xml:space="preserve"> done</w:t>
      </w:r>
    </w:p>
    <w:p w:rsidR="001F12C9" w:rsidRPr="000D5A3B" w:rsidRDefault="001F12C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В данном фрагменте поочередно, для каждого значения переменной </w:t>
      </w:r>
      <w:r w:rsidRPr="000D5A3B">
        <w:rPr>
          <w:color w:val="000000"/>
          <w:sz w:val="28"/>
          <w:szCs w:val="28"/>
          <w:lang w:val="en-US"/>
        </w:rPr>
        <w:t>i</w:t>
      </w:r>
      <w:r w:rsidRPr="000D5A3B">
        <w:rPr>
          <w:color w:val="000000"/>
          <w:sz w:val="28"/>
          <w:szCs w:val="28"/>
        </w:rPr>
        <w:t xml:space="preserve"> от единицы до десяти   будет срабатывать команда </w:t>
      </w:r>
      <w:r w:rsidRPr="000D5A3B">
        <w:rPr>
          <w:b/>
          <w:color w:val="000000"/>
          <w:sz w:val="28"/>
          <w:szCs w:val="28"/>
          <w:lang w:val="en-US"/>
        </w:rPr>
        <w:t>echo</w:t>
      </w:r>
      <w:r w:rsidRPr="000D5A3B">
        <w:rPr>
          <w:color w:val="000000"/>
          <w:sz w:val="28"/>
          <w:szCs w:val="28"/>
        </w:rPr>
        <w:t xml:space="preserve">, выводящая значение </w:t>
      </w:r>
      <w:r w:rsidRPr="000D5A3B">
        <w:rPr>
          <w:color w:val="000000"/>
          <w:sz w:val="28"/>
          <w:szCs w:val="28"/>
          <w:lang w:val="en-US"/>
        </w:rPr>
        <w:t>i</w:t>
      </w:r>
      <w:r w:rsidRPr="000D5A3B">
        <w:rPr>
          <w:color w:val="000000"/>
          <w:sz w:val="28"/>
          <w:szCs w:val="28"/>
        </w:rPr>
        <w:t xml:space="preserve"> на экран монитора.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EC65B9" w:rsidRPr="000D5A3B" w:rsidRDefault="001D2B0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   </w:t>
      </w:r>
      <w:r w:rsidR="00EC65B9" w:rsidRPr="000D5A3B">
        <w:rPr>
          <w:b/>
          <w:color w:val="000000"/>
          <w:sz w:val="28"/>
          <w:szCs w:val="28"/>
        </w:rPr>
        <w:t xml:space="preserve">    Цикл  </w:t>
      </w:r>
      <w:r w:rsidR="00EC65B9" w:rsidRPr="000D5A3B">
        <w:rPr>
          <w:b/>
          <w:color w:val="000000"/>
          <w:sz w:val="28"/>
          <w:szCs w:val="28"/>
          <w:lang w:val="en-US"/>
        </w:rPr>
        <w:t>while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Данный цикл записывается следующим образом: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while</w:t>
      </w:r>
      <w:r w:rsidRPr="000D5A3B">
        <w:rPr>
          <w:b/>
          <w:color w:val="000000"/>
          <w:sz w:val="28"/>
          <w:szCs w:val="28"/>
        </w:rPr>
        <w:t xml:space="preserve">  список1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</w:t>
      </w:r>
      <w:r w:rsidRPr="000D5A3B">
        <w:rPr>
          <w:b/>
          <w:color w:val="000000"/>
          <w:sz w:val="28"/>
          <w:szCs w:val="28"/>
          <w:lang w:val="en-US"/>
        </w:rPr>
        <w:t>do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список2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done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51563A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lastRenderedPageBreak/>
        <w:t>На каждой итерации этого цикла вычисляется список1 и до тех пор, пока он возвра</w:t>
      </w:r>
      <w:r w:rsidRPr="000D5A3B">
        <w:rPr>
          <w:color w:val="000000"/>
          <w:sz w:val="28"/>
          <w:szCs w:val="28"/>
        </w:rPr>
        <w:softHyphen/>
        <w:t xml:space="preserve">щает значение </w:t>
      </w:r>
      <w:r w:rsidRPr="000D5A3B">
        <w:rPr>
          <w:color w:val="000000"/>
          <w:sz w:val="28"/>
          <w:szCs w:val="28"/>
          <w:lang w:val="en-US"/>
        </w:rPr>
        <w:t>true</w:t>
      </w:r>
      <w:r w:rsidRPr="000D5A3B">
        <w:rPr>
          <w:color w:val="000000"/>
          <w:sz w:val="28"/>
          <w:szCs w:val="28"/>
        </w:rPr>
        <w:t>, выполняется спискок2. Указывая в качестве списка1 /</w:t>
      </w:r>
      <w:r w:rsidRPr="000D5A3B">
        <w:rPr>
          <w:color w:val="000000"/>
          <w:sz w:val="28"/>
          <w:szCs w:val="28"/>
          <w:lang w:val="en-US"/>
        </w:rPr>
        <w:t>bin</w:t>
      </w:r>
      <w:r w:rsidRPr="000D5A3B">
        <w:rPr>
          <w:color w:val="000000"/>
          <w:sz w:val="28"/>
          <w:szCs w:val="28"/>
        </w:rPr>
        <w:t>/</w:t>
      </w:r>
      <w:r w:rsidRPr="000D5A3B">
        <w:rPr>
          <w:color w:val="000000"/>
          <w:sz w:val="28"/>
          <w:szCs w:val="28"/>
          <w:lang w:val="en-US"/>
        </w:rPr>
        <w:t>true</w:t>
      </w:r>
      <w:r w:rsidRPr="000D5A3B">
        <w:rPr>
          <w:color w:val="000000"/>
          <w:sz w:val="28"/>
          <w:szCs w:val="28"/>
        </w:rPr>
        <w:t xml:space="preserve"> или ":" можно организовать бесконечный цикл.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Простой пример цикла </w:t>
      </w:r>
      <w:r w:rsidRPr="000D5A3B">
        <w:rPr>
          <w:color w:val="000000"/>
          <w:sz w:val="28"/>
          <w:szCs w:val="28"/>
          <w:lang w:val="en-US"/>
        </w:rPr>
        <w:t>while</w:t>
      </w:r>
      <w:r w:rsidRPr="000D5A3B">
        <w:rPr>
          <w:color w:val="000000"/>
          <w:sz w:val="28"/>
          <w:szCs w:val="28"/>
        </w:rPr>
        <w:t>: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183548" w:rsidRPr="000D5A3B" w:rsidRDefault="00183548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х=  1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while   [ $x -lt  10 ]</w:t>
      </w:r>
    </w:p>
    <w:p w:rsidR="0051563A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 xml:space="preserve"> do 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echo $x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x</w:t>
      </w:r>
      <w:r w:rsidRPr="000D5A3B">
        <w:rPr>
          <w:b/>
          <w:color w:val="000000"/>
          <w:sz w:val="28"/>
          <w:szCs w:val="28"/>
        </w:rPr>
        <w:t>=$((  $</w:t>
      </w:r>
      <w:r w:rsidRPr="000D5A3B">
        <w:rPr>
          <w:b/>
          <w:color w:val="000000"/>
          <w:sz w:val="28"/>
          <w:szCs w:val="28"/>
          <w:lang w:val="en-US"/>
        </w:rPr>
        <w:t>x</w:t>
      </w:r>
      <w:r w:rsidRPr="000D5A3B">
        <w:rPr>
          <w:b/>
          <w:color w:val="000000"/>
          <w:sz w:val="28"/>
          <w:szCs w:val="28"/>
        </w:rPr>
        <w:t>+1  ))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</w:t>
      </w:r>
      <w:r w:rsidRPr="000D5A3B">
        <w:rPr>
          <w:b/>
          <w:color w:val="000000"/>
          <w:sz w:val="28"/>
          <w:szCs w:val="28"/>
          <w:lang w:val="en-US"/>
        </w:rPr>
        <w:t>done</w:t>
      </w:r>
    </w:p>
    <w:p w:rsidR="00EC65B9" w:rsidRPr="000D5A3B" w:rsidRDefault="002D13E4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До тех пор, пока значение переменной х будет оставаться строго меньше 10 команда </w:t>
      </w:r>
      <w:r w:rsidRPr="000D5A3B">
        <w:rPr>
          <w:color w:val="000000"/>
          <w:sz w:val="28"/>
          <w:szCs w:val="28"/>
          <w:lang w:val="en-US"/>
        </w:rPr>
        <w:t>echo</w:t>
      </w:r>
      <w:r w:rsidRPr="000D5A3B">
        <w:rPr>
          <w:color w:val="000000"/>
          <w:sz w:val="28"/>
          <w:szCs w:val="28"/>
        </w:rPr>
        <w:t xml:space="preserve"> будет выводит эти значения на экран, а команда подстановки будет увеличивать  значение х на единицу. 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</w:p>
    <w:p w:rsidR="00EC65B9" w:rsidRPr="000D5A3B" w:rsidRDefault="0051563A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    </w:t>
      </w:r>
      <w:r w:rsidR="00EC65B9" w:rsidRPr="000D5A3B">
        <w:rPr>
          <w:b/>
          <w:color w:val="000000"/>
          <w:sz w:val="28"/>
          <w:szCs w:val="28"/>
        </w:rPr>
        <w:t xml:space="preserve">    </w:t>
      </w:r>
      <w:r w:rsidR="00EC65B9" w:rsidRPr="000D5A3B">
        <w:rPr>
          <w:b/>
          <w:bCs/>
          <w:color w:val="000000"/>
          <w:sz w:val="28"/>
          <w:szCs w:val="28"/>
        </w:rPr>
        <w:t xml:space="preserve">Цикл </w:t>
      </w:r>
      <w:r w:rsidR="00EC65B9" w:rsidRPr="000D5A3B">
        <w:rPr>
          <w:b/>
          <w:bCs/>
          <w:color w:val="000000"/>
          <w:sz w:val="28"/>
          <w:szCs w:val="28"/>
          <w:lang w:val="en-US"/>
        </w:rPr>
        <w:t>until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Данный цикл записывается следующим образом:</w:t>
      </w:r>
    </w:p>
    <w:p w:rsidR="0051563A" w:rsidRPr="000D5A3B" w:rsidRDefault="0051563A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51563A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until</w:t>
      </w:r>
      <w:r w:rsidRPr="000D5A3B">
        <w:rPr>
          <w:b/>
          <w:color w:val="000000"/>
          <w:sz w:val="28"/>
          <w:szCs w:val="28"/>
        </w:rPr>
        <w:t xml:space="preserve">  список1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</w:t>
      </w:r>
      <w:r w:rsidRPr="000D5A3B">
        <w:rPr>
          <w:b/>
          <w:color w:val="000000"/>
          <w:sz w:val="28"/>
          <w:szCs w:val="28"/>
          <w:lang w:val="en-US"/>
        </w:rPr>
        <w:t>do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список2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done</w:t>
      </w:r>
    </w:p>
    <w:p w:rsidR="006575F0" w:rsidRPr="000D5A3B" w:rsidRDefault="006575F0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</w:p>
    <w:p w:rsidR="0051563A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На каждой итерации этого цикла вычисляется список1 и до тех пор, пока он возвра</w:t>
      </w:r>
      <w:r w:rsidRPr="000D5A3B">
        <w:rPr>
          <w:color w:val="000000"/>
          <w:sz w:val="28"/>
          <w:szCs w:val="28"/>
        </w:rPr>
        <w:softHyphen/>
        <w:t xml:space="preserve">щает значение </w:t>
      </w:r>
      <w:r w:rsidRPr="000D5A3B">
        <w:rPr>
          <w:color w:val="000000"/>
          <w:sz w:val="28"/>
          <w:szCs w:val="28"/>
          <w:lang w:val="en-US"/>
        </w:rPr>
        <w:t>false</w:t>
      </w:r>
      <w:r w:rsidRPr="000D5A3B">
        <w:rPr>
          <w:color w:val="000000"/>
          <w:sz w:val="28"/>
          <w:szCs w:val="28"/>
        </w:rPr>
        <w:t xml:space="preserve"> выполняется список2. 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Простой пример цикла </w:t>
      </w:r>
      <w:r w:rsidRPr="000D5A3B">
        <w:rPr>
          <w:color w:val="000000"/>
          <w:sz w:val="28"/>
          <w:szCs w:val="28"/>
          <w:lang w:val="en-US"/>
        </w:rPr>
        <w:t>until</w:t>
      </w:r>
      <w:r w:rsidRPr="000D5A3B">
        <w:rPr>
          <w:color w:val="000000"/>
          <w:sz w:val="28"/>
          <w:szCs w:val="28"/>
        </w:rPr>
        <w:t>;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х =  1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until   [ $x -ge  10 ]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do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echo  $x</w:t>
      </w:r>
    </w:p>
    <w:p w:rsidR="00EC65B9" w:rsidRPr="000D5A3B" w:rsidRDefault="00EC65B9" w:rsidP="000D5A3B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  <w:lang w:val="en-US"/>
        </w:rPr>
        <w:t>x</w:t>
      </w:r>
      <w:r w:rsidRPr="000D5A3B">
        <w:rPr>
          <w:b/>
          <w:color w:val="000000"/>
          <w:sz w:val="28"/>
          <w:szCs w:val="28"/>
        </w:rPr>
        <w:t>=$((  $</w:t>
      </w:r>
      <w:r w:rsidRPr="000D5A3B">
        <w:rPr>
          <w:b/>
          <w:color w:val="000000"/>
          <w:sz w:val="28"/>
          <w:szCs w:val="28"/>
          <w:lang w:val="en-US"/>
        </w:rPr>
        <w:t>x</w:t>
      </w:r>
      <w:r w:rsidRPr="000D5A3B">
        <w:rPr>
          <w:b/>
          <w:color w:val="000000"/>
          <w:sz w:val="28"/>
          <w:szCs w:val="28"/>
        </w:rPr>
        <w:t>+1  ))</w:t>
      </w:r>
    </w:p>
    <w:p w:rsidR="00EC65B9" w:rsidRPr="000D5A3B" w:rsidRDefault="00EC65B9" w:rsidP="000D5A3B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</w:t>
      </w:r>
      <w:r w:rsidRPr="000D5A3B">
        <w:rPr>
          <w:b/>
          <w:color w:val="000000"/>
          <w:sz w:val="28"/>
          <w:szCs w:val="28"/>
          <w:lang w:val="en-US"/>
        </w:rPr>
        <w:t>done</w:t>
      </w:r>
    </w:p>
    <w:p w:rsidR="00EC65B9" w:rsidRPr="000D5A3B" w:rsidRDefault="00EC65B9" w:rsidP="000D5A3B">
      <w:pPr>
        <w:shd w:val="clear" w:color="auto" w:fill="FFFFFF"/>
        <w:jc w:val="both"/>
        <w:rPr>
          <w:sz w:val="28"/>
          <w:szCs w:val="28"/>
        </w:rPr>
      </w:pPr>
    </w:p>
    <w:p w:rsidR="00C41035" w:rsidRPr="000D5A3B" w:rsidRDefault="002D13E4" w:rsidP="00030EBE">
      <w:pPr>
        <w:numPr>
          <w:ilvl w:val="1"/>
          <w:numId w:val="41"/>
        </w:num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Анализ параметров</w:t>
      </w:r>
      <w:r w:rsidR="00C41035" w:rsidRPr="000D5A3B">
        <w:rPr>
          <w:b/>
          <w:color w:val="000000"/>
          <w:sz w:val="28"/>
          <w:szCs w:val="28"/>
        </w:rPr>
        <w:t>, передаваемых скрипту</w:t>
      </w:r>
    </w:p>
    <w:p w:rsidR="006575F0" w:rsidRPr="000D5A3B" w:rsidRDefault="006575F0" w:rsidP="000D5A3B">
      <w:pPr>
        <w:shd w:val="clear" w:color="auto" w:fill="FFFFFF"/>
        <w:ind w:left="1065"/>
        <w:jc w:val="both"/>
        <w:rPr>
          <w:sz w:val="28"/>
          <w:szCs w:val="28"/>
        </w:rPr>
      </w:pP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Большинство программ в системе </w:t>
      </w:r>
      <w:r w:rsidR="002D13E4" w:rsidRPr="000D5A3B">
        <w:rPr>
          <w:color w:val="000000"/>
          <w:sz w:val="28"/>
          <w:szCs w:val="28"/>
          <w:lang w:val="en-US"/>
        </w:rPr>
        <w:t>LINU</w:t>
      </w:r>
      <w:r w:rsidRPr="000D5A3B">
        <w:rPr>
          <w:color w:val="000000"/>
          <w:sz w:val="28"/>
          <w:szCs w:val="28"/>
          <w:lang w:val="en-US"/>
        </w:rPr>
        <w:t>X</w:t>
      </w:r>
      <w:r w:rsidRPr="000D5A3B">
        <w:rPr>
          <w:color w:val="000000"/>
          <w:sz w:val="28"/>
          <w:szCs w:val="28"/>
        </w:rPr>
        <w:t xml:space="preserve"> </w:t>
      </w:r>
      <w:r w:rsidR="00236BE4" w:rsidRPr="000D5A3B">
        <w:rPr>
          <w:color w:val="000000"/>
          <w:sz w:val="28"/>
          <w:szCs w:val="28"/>
        </w:rPr>
        <w:t xml:space="preserve">запускаются на исполнение </w:t>
      </w:r>
      <w:r w:rsidRPr="000D5A3B">
        <w:rPr>
          <w:color w:val="000000"/>
          <w:sz w:val="28"/>
          <w:szCs w:val="28"/>
        </w:rPr>
        <w:t xml:space="preserve"> следующим образом: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</w:rPr>
      </w:pPr>
    </w:p>
    <w:p w:rsidR="00C41035" w:rsidRPr="000D5A3B" w:rsidRDefault="006575F0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pacing w:val="22"/>
          <w:sz w:val="28"/>
          <w:szCs w:val="28"/>
        </w:rPr>
        <w:lastRenderedPageBreak/>
        <w:t>[</w:t>
      </w:r>
      <w:r w:rsidRPr="000D5A3B">
        <w:rPr>
          <w:color w:val="000000"/>
          <w:spacing w:val="22"/>
          <w:sz w:val="28"/>
          <w:szCs w:val="28"/>
          <w:lang w:val="en-US"/>
        </w:rPr>
        <w:t>student</w:t>
      </w:r>
      <w:r w:rsidRPr="000D5A3B">
        <w:rPr>
          <w:color w:val="000000"/>
          <w:spacing w:val="22"/>
          <w:sz w:val="28"/>
          <w:szCs w:val="28"/>
        </w:rPr>
        <w:t>@</w:t>
      </w:r>
      <w:r w:rsidRPr="000D5A3B">
        <w:rPr>
          <w:color w:val="000000"/>
          <w:spacing w:val="22"/>
          <w:sz w:val="28"/>
          <w:szCs w:val="28"/>
          <w:lang w:val="en-US"/>
        </w:rPr>
        <w:t>wpl</w:t>
      </w:r>
      <w:r w:rsidRPr="000D5A3B">
        <w:rPr>
          <w:color w:val="000000"/>
          <w:spacing w:val="22"/>
          <w:sz w:val="28"/>
          <w:szCs w:val="28"/>
        </w:rPr>
        <w:t xml:space="preserve"> </w:t>
      </w:r>
      <w:r w:rsidRPr="000D5A3B">
        <w:rPr>
          <w:color w:val="000000"/>
          <w:spacing w:val="22"/>
          <w:sz w:val="28"/>
          <w:szCs w:val="28"/>
          <w:lang w:val="en-US"/>
        </w:rPr>
        <w:t>student</w:t>
      </w:r>
      <w:r w:rsidRPr="000D5A3B">
        <w:rPr>
          <w:color w:val="000000"/>
          <w:spacing w:val="22"/>
          <w:sz w:val="28"/>
          <w:szCs w:val="28"/>
        </w:rPr>
        <w:t>]$</w:t>
      </w:r>
      <w:r w:rsidR="000D44BC" w:rsidRPr="000D5A3B">
        <w:rPr>
          <w:b/>
          <w:i/>
          <w:color w:val="000000"/>
          <w:sz w:val="28"/>
          <w:szCs w:val="28"/>
        </w:rPr>
        <w:t>имя программ</w:t>
      </w:r>
      <w:r w:rsidR="00C41035" w:rsidRPr="000D5A3B">
        <w:rPr>
          <w:color w:val="000000"/>
          <w:sz w:val="28"/>
          <w:szCs w:val="28"/>
        </w:rPr>
        <w:t>[опции]   [файлы/параметры]</w:t>
      </w:r>
      <w:r w:rsidR="00236BE4" w:rsidRPr="000D5A3B">
        <w:rPr>
          <w:color w:val="000000"/>
          <w:sz w:val="28"/>
          <w:szCs w:val="28"/>
        </w:rPr>
        <w:t>&lt;</w:t>
      </w:r>
      <w:r w:rsidR="00236BE4" w:rsidRPr="000D5A3B">
        <w:rPr>
          <w:color w:val="000000"/>
          <w:sz w:val="28"/>
          <w:szCs w:val="28"/>
          <w:lang w:val="en-US"/>
        </w:rPr>
        <w:t>Enter</w:t>
      </w:r>
      <w:r w:rsidR="00236BE4" w:rsidRPr="000D5A3B">
        <w:rPr>
          <w:color w:val="000000"/>
          <w:sz w:val="28"/>
          <w:szCs w:val="28"/>
        </w:rPr>
        <w:t>&gt;</w:t>
      </w:r>
    </w:p>
    <w:p w:rsidR="00236BE4" w:rsidRPr="000D5A3B" w:rsidRDefault="00236BE4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36BE4" w:rsidRPr="000D5A3B" w:rsidRDefault="00236BE4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Использование квадратных скобок говорит о том, что данная информация не является обязательной и может отсутствовать. Но, если опции  и(или) параметры все же указаны, то  их надо уметь принять и использовать в сценарии скрипта.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</w:rPr>
      </w:pP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Обработку опций </w:t>
      </w:r>
      <w:r w:rsidR="002D13E4" w:rsidRPr="000D5A3B">
        <w:rPr>
          <w:color w:val="000000"/>
          <w:sz w:val="28"/>
          <w:szCs w:val="28"/>
        </w:rPr>
        <w:t xml:space="preserve">и параметров </w:t>
      </w:r>
      <w:r w:rsidRPr="000D5A3B">
        <w:rPr>
          <w:color w:val="000000"/>
          <w:sz w:val="28"/>
          <w:szCs w:val="28"/>
        </w:rPr>
        <w:t xml:space="preserve">можно реализовать двумя способами: </w:t>
      </w: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            1) реализовать проверку каж</w:t>
      </w:r>
      <w:r w:rsidRPr="000D5A3B">
        <w:rPr>
          <w:color w:val="000000"/>
          <w:sz w:val="28"/>
          <w:szCs w:val="28"/>
        </w:rPr>
        <w:softHyphen/>
        <w:t>дого из указанных параметров, используя специа</w:t>
      </w:r>
      <w:r w:rsidR="003469FE" w:rsidRPr="000D5A3B">
        <w:rPr>
          <w:color w:val="000000"/>
          <w:sz w:val="28"/>
          <w:szCs w:val="28"/>
        </w:rPr>
        <w:t xml:space="preserve">льные переменные </w:t>
      </w:r>
      <w:r w:rsidRPr="000D5A3B">
        <w:rPr>
          <w:color w:val="000000"/>
          <w:sz w:val="28"/>
          <w:szCs w:val="28"/>
        </w:rPr>
        <w:t xml:space="preserve"> </w:t>
      </w:r>
    </w:p>
    <w:p w:rsidR="00236BE4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            2) использовать команду </w:t>
      </w:r>
      <w:r w:rsidRPr="000D5A3B">
        <w:rPr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>.</w:t>
      </w:r>
    </w:p>
    <w:p w:rsidR="00236BE4" w:rsidRPr="000D5A3B" w:rsidRDefault="00236BE4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D44BC" w:rsidRPr="000D5A3B" w:rsidRDefault="000D44BC" w:rsidP="000D5A3B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3469FE" w:rsidRPr="000D5A3B" w:rsidRDefault="003469FE" w:rsidP="000D5A3B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Способ 1.</w:t>
      </w:r>
      <w:r w:rsidR="00236BE4" w:rsidRPr="000D5A3B">
        <w:rPr>
          <w:b/>
          <w:color w:val="000000"/>
          <w:sz w:val="28"/>
          <w:szCs w:val="28"/>
        </w:rPr>
        <w:t xml:space="preserve"> </w:t>
      </w:r>
      <w:r w:rsidRPr="000D5A3B">
        <w:rPr>
          <w:b/>
          <w:color w:val="000000"/>
          <w:sz w:val="28"/>
          <w:szCs w:val="28"/>
        </w:rPr>
        <w:t xml:space="preserve">   Специальные переменные</w:t>
      </w:r>
    </w:p>
    <w:p w:rsidR="003469FE" w:rsidRPr="000D5A3B" w:rsidRDefault="003469FE" w:rsidP="000D5A3B">
      <w:pPr>
        <w:shd w:val="clear" w:color="auto" w:fill="FFFFFF"/>
        <w:jc w:val="both"/>
        <w:rPr>
          <w:sz w:val="28"/>
          <w:szCs w:val="28"/>
        </w:rPr>
      </w:pPr>
    </w:p>
    <w:p w:rsidR="003469FE" w:rsidRPr="000D5A3B" w:rsidRDefault="003469FE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В оболочке </w:t>
      </w:r>
      <w:r w:rsidRPr="000D5A3B">
        <w:rPr>
          <w:color w:val="000000"/>
          <w:sz w:val="28"/>
          <w:szCs w:val="28"/>
          <w:lang w:val="en-US"/>
        </w:rPr>
        <w:t>bash</w:t>
      </w:r>
      <w:r w:rsidRPr="000D5A3B">
        <w:rPr>
          <w:color w:val="000000"/>
          <w:sz w:val="28"/>
          <w:szCs w:val="28"/>
        </w:rPr>
        <w:t xml:space="preserve"> определено несколько специальных переменных, часто используемых в скриптах:</w:t>
      </w:r>
    </w:p>
    <w:p w:rsidR="003469FE" w:rsidRPr="000D5A3B" w:rsidRDefault="003469FE" w:rsidP="000D5A3B">
      <w:pPr>
        <w:shd w:val="clear" w:color="auto" w:fill="FFFFFF"/>
        <w:jc w:val="both"/>
        <w:rPr>
          <w:sz w:val="28"/>
          <w:szCs w:val="28"/>
        </w:rPr>
      </w:pPr>
    </w:p>
    <w:p w:rsidR="00236BE4" w:rsidRPr="000D5A3B" w:rsidRDefault="00236BE4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469FE" w:rsidRPr="000D5A3B" w:rsidRDefault="00236BE4" w:rsidP="000D5A3B">
      <w:pPr>
        <w:shd w:val="clear" w:color="auto" w:fill="FFFFFF"/>
        <w:jc w:val="both"/>
        <w:rPr>
          <w:color w:val="000000"/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</w:rPr>
        <w:t xml:space="preserve">Таблица </w:t>
      </w:r>
      <w:r w:rsidRPr="000D5A3B">
        <w:rPr>
          <w:color w:val="000000"/>
          <w:sz w:val="28"/>
          <w:szCs w:val="28"/>
          <w:lang w:val="en-US"/>
        </w:rPr>
        <w:t>2</w:t>
      </w:r>
      <w:r w:rsidR="003469FE" w:rsidRPr="000D5A3B">
        <w:rPr>
          <w:color w:val="000000"/>
          <w:sz w:val="28"/>
          <w:szCs w:val="28"/>
        </w:rPr>
        <w:t>: Специальные переменные</w:t>
      </w:r>
    </w:p>
    <w:p w:rsidR="00236BE4" w:rsidRPr="000D5A3B" w:rsidRDefault="00236BE4" w:rsidP="000D5A3B">
      <w:pPr>
        <w:shd w:val="clear" w:color="auto" w:fill="FFFFFF"/>
        <w:jc w:val="both"/>
        <w:rPr>
          <w:sz w:val="28"/>
          <w:szCs w:val="28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6786"/>
      </w:tblGrid>
      <w:tr w:rsidR="00A5197F" w:rsidRPr="000D5A3B" w:rsidTr="00236BE4">
        <w:trPr>
          <w:trHeight w:val="60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97F" w:rsidRPr="000D5A3B" w:rsidRDefault="00A5197F" w:rsidP="000D5A3B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Имя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97F" w:rsidRPr="000D5A3B" w:rsidRDefault="00A5197F" w:rsidP="000D5A3B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                               Назначение</w:t>
            </w:r>
          </w:p>
        </w:tc>
      </w:tr>
      <w:tr w:rsidR="003469FE" w:rsidRPr="000D5A3B" w:rsidTr="00236BE4">
        <w:trPr>
          <w:trHeight w:val="60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$0</w:t>
            </w:r>
            <w:r w:rsidR="00236BE4" w:rsidRPr="000D5A3B">
              <w:rPr>
                <w:color w:val="000000"/>
                <w:sz w:val="28"/>
                <w:szCs w:val="28"/>
                <w:lang w:val="en-US"/>
              </w:rPr>
              <w:t>(</w:t>
            </w:r>
            <w:r w:rsidR="00236BE4" w:rsidRPr="000D5A3B">
              <w:rPr>
                <w:color w:val="000000"/>
                <w:sz w:val="28"/>
                <w:szCs w:val="28"/>
              </w:rPr>
              <w:t>ноль)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Имя выполняемой команды. Для скрипта - это путь, указанный при его вызове.</w:t>
            </w:r>
          </w:p>
        </w:tc>
      </w:tr>
      <w:tr w:rsidR="003469FE" w:rsidRPr="000D5A3B" w:rsidTr="00236BE4">
        <w:trPr>
          <w:trHeight w:val="87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  <w:lang w:val="en-US"/>
              </w:rPr>
              <w:t>$n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 xml:space="preserve">Переменные, соответствующие параметрам, заданным при вызове скрипта.  Здесь </w:t>
            </w:r>
            <w:r w:rsidRPr="000D5A3B">
              <w:rPr>
                <w:color w:val="000000"/>
                <w:sz w:val="28"/>
                <w:szCs w:val="28"/>
                <w:lang w:val="en-US"/>
              </w:rPr>
              <w:t>n</w:t>
            </w:r>
            <w:r w:rsidRPr="000D5A3B">
              <w:rPr>
                <w:color w:val="000000"/>
                <w:sz w:val="28"/>
                <w:szCs w:val="28"/>
              </w:rPr>
              <w:t xml:space="preserve"> - десятичное число, соответствующее номеру па</w:t>
            </w:r>
            <w:r w:rsidRPr="000D5A3B">
              <w:rPr>
                <w:color w:val="000000"/>
                <w:sz w:val="28"/>
                <w:szCs w:val="28"/>
              </w:rPr>
              <w:softHyphen/>
              <w:t>раметра, ( Первый параметр $1, второй $2 и т.д.)</w:t>
            </w:r>
          </w:p>
        </w:tc>
      </w:tr>
      <w:tr w:rsidR="003469FE" w:rsidRPr="000D5A3B" w:rsidTr="00236BE4">
        <w:trPr>
          <w:trHeight w:val="30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$#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Число параметров, указанных при вызове скрипта.</w:t>
            </w:r>
          </w:p>
        </w:tc>
      </w:tr>
      <w:tr w:rsidR="003469FE" w:rsidRPr="000D5A3B" w:rsidTr="00236BE4">
        <w:trPr>
          <w:trHeight w:val="30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sz w:val="28"/>
                <w:szCs w:val="28"/>
              </w:rPr>
              <w:t>$*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Строка параметров, заключенная в двойные кавычки.</w:t>
            </w:r>
          </w:p>
        </w:tc>
      </w:tr>
      <w:tr w:rsidR="003469FE" w:rsidRPr="000D5A3B" w:rsidTr="00236BE4">
        <w:trPr>
          <w:trHeight w:val="30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sz w:val="28"/>
                <w:szCs w:val="28"/>
              </w:rPr>
              <w:t>$@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Все параметры, каждый заключен в двойные кавычки</w:t>
            </w:r>
          </w:p>
        </w:tc>
      </w:tr>
      <w:tr w:rsidR="003469FE" w:rsidRPr="000D5A3B" w:rsidTr="00236BE4">
        <w:trPr>
          <w:trHeight w:val="28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b/>
                <w:bCs/>
                <w:color w:val="000000"/>
                <w:sz w:val="28"/>
                <w:szCs w:val="28"/>
                <w:lang w:val="en-US"/>
              </w:rPr>
              <w:t>$?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Статус завершения последней выполненной команды</w:t>
            </w:r>
          </w:p>
        </w:tc>
      </w:tr>
      <w:tr w:rsidR="003469FE" w:rsidRPr="000D5A3B" w:rsidTr="00236BE4">
        <w:trPr>
          <w:trHeight w:val="30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b/>
                <w:bCs/>
                <w:color w:val="000000"/>
                <w:sz w:val="28"/>
                <w:szCs w:val="28"/>
                <w:lang w:val="en-US"/>
              </w:rPr>
              <w:t>$$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Номер процесса, соответствующего текущей оболочке.</w:t>
            </w:r>
          </w:p>
        </w:tc>
      </w:tr>
      <w:tr w:rsidR="003469FE" w:rsidRPr="000D5A3B" w:rsidTr="00236BE4">
        <w:trPr>
          <w:trHeight w:val="60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iCs/>
                <w:color w:val="000000"/>
                <w:sz w:val="28"/>
                <w:szCs w:val="28"/>
              </w:rPr>
              <w:t>$!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9FE" w:rsidRPr="000D5A3B" w:rsidRDefault="003469FE" w:rsidP="000D5A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5A3B">
              <w:rPr>
                <w:color w:val="000000"/>
                <w:sz w:val="28"/>
                <w:szCs w:val="28"/>
              </w:rPr>
              <w:t>Номер процесса, соответствующий команде, запущенной в фоновом режиме.</w:t>
            </w:r>
          </w:p>
        </w:tc>
      </w:tr>
    </w:tbl>
    <w:p w:rsidR="003469FE" w:rsidRPr="000D5A3B" w:rsidRDefault="003469FE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469FE" w:rsidRPr="000D5A3B" w:rsidRDefault="003469FE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469FE" w:rsidRPr="000D5A3B" w:rsidRDefault="003469FE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Предположим, что у нас создан согласно всем правилам скрипт </w:t>
      </w:r>
      <w:r w:rsidR="006A2883" w:rsidRPr="000D5A3B">
        <w:rPr>
          <w:color w:val="000000"/>
          <w:sz w:val="28"/>
          <w:szCs w:val="28"/>
        </w:rPr>
        <w:t xml:space="preserve">     </w:t>
      </w:r>
      <w:r w:rsidRPr="000D5A3B">
        <w:rPr>
          <w:color w:val="000000"/>
          <w:sz w:val="28"/>
          <w:szCs w:val="28"/>
        </w:rPr>
        <w:t>ТЕС.</w:t>
      </w:r>
      <w:r w:rsidRPr="000D5A3B">
        <w:rPr>
          <w:color w:val="000000"/>
          <w:sz w:val="28"/>
          <w:szCs w:val="28"/>
          <w:lang w:val="en-US"/>
        </w:rPr>
        <w:t>sh</w:t>
      </w:r>
      <w:r w:rsidRPr="000D5A3B">
        <w:rPr>
          <w:color w:val="000000"/>
          <w:sz w:val="28"/>
          <w:szCs w:val="28"/>
        </w:rPr>
        <w:t>.  При  запуске этого скрипта  на выполнение в него можно передать через список параметров любую информацию. Э</w:t>
      </w:r>
      <w:r w:rsidR="006A2883" w:rsidRPr="000D5A3B">
        <w:rPr>
          <w:color w:val="000000"/>
          <w:sz w:val="28"/>
          <w:szCs w:val="28"/>
        </w:rPr>
        <w:t>то могут быть и числа, и слова</w:t>
      </w:r>
      <w:r w:rsidRPr="000D5A3B">
        <w:rPr>
          <w:color w:val="000000"/>
          <w:sz w:val="28"/>
          <w:szCs w:val="28"/>
        </w:rPr>
        <w:t>, и имена файлов и каталогов. Например, ко</w:t>
      </w:r>
      <w:r w:rsidR="006A2883" w:rsidRPr="000D5A3B">
        <w:rPr>
          <w:color w:val="000000"/>
          <w:sz w:val="28"/>
          <w:szCs w:val="28"/>
        </w:rPr>
        <w:t>манда запуска нашего скрипта мож</w:t>
      </w:r>
      <w:r w:rsidRPr="000D5A3B">
        <w:rPr>
          <w:color w:val="000000"/>
          <w:sz w:val="28"/>
          <w:szCs w:val="28"/>
        </w:rPr>
        <w:t xml:space="preserve">ет иметь следующий вид: </w:t>
      </w:r>
    </w:p>
    <w:p w:rsidR="003469FE" w:rsidRPr="000D5A3B" w:rsidRDefault="003469FE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                                         </w:t>
      </w:r>
    </w:p>
    <w:p w:rsidR="003469FE" w:rsidRPr="000D5A3B" w:rsidRDefault="00236BE4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lastRenderedPageBreak/>
        <w:t xml:space="preserve">   </w:t>
      </w:r>
      <w:r w:rsidR="003469FE" w:rsidRPr="000D5A3B">
        <w:rPr>
          <w:color w:val="000000"/>
          <w:sz w:val="28"/>
          <w:szCs w:val="28"/>
        </w:rPr>
        <w:t xml:space="preserve">  [</w:t>
      </w:r>
      <w:r w:rsidR="003469FE" w:rsidRPr="000D5A3B">
        <w:rPr>
          <w:color w:val="000000"/>
          <w:sz w:val="28"/>
          <w:szCs w:val="28"/>
          <w:lang w:val="en-US"/>
        </w:rPr>
        <w:t>student</w:t>
      </w:r>
      <w:r w:rsidR="003469FE" w:rsidRPr="000D5A3B">
        <w:rPr>
          <w:color w:val="000000"/>
          <w:sz w:val="28"/>
          <w:szCs w:val="28"/>
        </w:rPr>
        <w:t>@</w:t>
      </w:r>
      <w:r w:rsidR="003469FE" w:rsidRPr="000D5A3B">
        <w:rPr>
          <w:color w:val="000000"/>
          <w:sz w:val="28"/>
          <w:szCs w:val="28"/>
          <w:lang w:val="en-US"/>
        </w:rPr>
        <w:t>wpl</w:t>
      </w:r>
      <w:r w:rsidR="003469FE" w:rsidRPr="000D5A3B">
        <w:rPr>
          <w:color w:val="000000"/>
          <w:sz w:val="28"/>
          <w:szCs w:val="28"/>
        </w:rPr>
        <w:t xml:space="preserve">  </w:t>
      </w:r>
      <w:r w:rsidR="003469FE" w:rsidRPr="000D5A3B">
        <w:rPr>
          <w:color w:val="000000"/>
          <w:sz w:val="28"/>
          <w:szCs w:val="28"/>
          <w:lang w:val="en-US"/>
        </w:rPr>
        <w:t>student</w:t>
      </w:r>
      <w:r w:rsidR="003469FE" w:rsidRPr="000D5A3B">
        <w:rPr>
          <w:color w:val="000000"/>
          <w:sz w:val="28"/>
          <w:szCs w:val="28"/>
        </w:rPr>
        <w:t>]$./</w:t>
      </w:r>
      <w:r w:rsidR="003469FE" w:rsidRPr="000D5A3B">
        <w:rPr>
          <w:color w:val="000000"/>
          <w:sz w:val="28"/>
          <w:szCs w:val="28"/>
          <w:lang w:val="en-US"/>
        </w:rPr>
        <w:t>TEC</w:t>
      </w:r>
      <w:r w:rsidR="003469FE" w:rsidRPr="000D5A3B">
        <w:rPr>
          <w:color w:val="000000"/>
          <w:sz w:val="28"/>
          <w:szCs w:val="28"/>
        </w:rPr>
        <w:t>.</w:t>
      </w:r>
      <w:r w:rsidR="00972095" w:rsidRPr="000D5A3B">
        <w:rPr>
          <w:color w:val="000000"/>
          <w:sz w:val="28"/>
          <w:szCs w:val="28"/>
          <w:lang w:val="en-US"/>
        </w:rPr>
        <w:t>s</w:t>
      </w:r>
      <w:r w:rsidR="003469FE" w:rsidRPr="000D5A3B">
        <w:rPr>
          <w:color w:val="000000"/>
          <w:sz w:val="28"/>
          <w:szCs w:val="28"/>
          <w:lang w:val="en-US"/>
        </w:rPr>
        <w:t>h</w:t>
      </w:r>
      <w:r w:rsidR="003469FE" w:rsidRPr="000D5A3B">
        <w:rPr>
          <w:color w:val="000000"/>
          <w:sz w:val="28"/>
          <w:szCs w:val="28"/>
        </w:rPr>
        <w:t xml:space="preserve">  5  обучение идет успешно  </w:t>
      </w:r>
      <w:r w:rsidR="003469FE" w:rsidRPr="000D5A3B">
        <w:rPr>
          <w:color w:val="000000"/>
          <w:sz w:val="28"/>
          <w:szCs w:val="28"/>
          <w:lang w:val="en-US"/>
        </w:rPr>
        <w:t>CAT</w:t>
      </w:r>
      <w:r w:rsidRPr="000D5A3B">
        <w:rPr>
          <w:color w:val="000000"/>
          <w:sz w:val="28"/>
          <w:szCs w:val="28"/>
        </w:rPr>
        <w:t>&lt;</w:t>
      </w:r>
      <w:r w:rsidRPr="000D5A3B">
        <w:rPr>
          <w:color w:val="000000"/>
          <w:sz w:val="28"/>
          <w:szCs w:val="28"/>
          <w:lang w:val="en-US"/>
        </w:rPr>
        <w:t>Enter</w:t>
      </w:r>
      <w:r w:rsidRPr="000D5A3B">
        <w:rPr>
          <w:color w:val="000000"/>
          <w:sz w:val="28"/>
          <w:szCs w:val="28"/>
        </w:rPr>
        <w:t>&gt;</w:t>
      </w:r>
    </w:p>
    <w:p w:rsidR="003469FE" w:rsidRPr="000D5A3B" w:rsidRDefault="003469FE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469FE" w:rsidRPr="000D5A3B" w:rsidRDefault="006A2883" w:rsidP="000D5A3B">
      <w:pPr>
        <w:shd w:val="clear" w:color="auto" w:fill="FFFFFF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Это </w:t>
      </w:r>
      <w:r w:rsidR="003469FE" w:rsidRPr="000D5A3B">
        <w:rPr>
          <w:color w:val="000000"/>
          <w:sz w:val="28"/>
          <w:szCs w:val="28"/>
        </w:rPr>
        <w:t>будет соответствовать передаче в скрипт шести параметров, включая имя запускаемого скрипта. Все параметры будут записаны в спецпеременные (см. таблицу</w:t>
      </w:r>
      <w:r w:rsidRPr="000D5A3B">
        <w:rPr>
          <w:color w:val="000000"/>
          <w:sz w:val="28"/>
          <w:szCs w:val="28"/>
        </w:rPr>
        <w:t>2). В спецпеременную с именем $0 будет помещен путь ./</w:t>
      </w:r>
      <w:r w:rsidRPr="000D5A3B">
        <w:rPr>
          <w:color w:val="000000"/>
          <w:sz w:val="28"/>
          <w:szCs w:val="28"/>
          <w:lang w:val="en-US"/>
        </w:rPr>
        <w:t>TEC</w:t>
      </w:r>
      <w:r w:rsidRPr="000D5A3B">
        <w:rPr>
          <w:color w:val="000000"/>
          <w:sz w:val="28"/>
          <w:szCs w:val="28"/>
        </w:rPr>
        <w:t>.</w:t>
      </w:r>
      <w:r w:rsidRPr="000D5A3B">
        <w:rPr>
          <w:color w:val="000000"/>
          <w:sz w:val="28"/>
          <w:szCs w:val="28"/>
          <w:lang w:val="en-US"/>
        </w:rPr>
        <w:t>sh</w:t>
      </w:r>
      <w:r w:rsidRPr="000D5A3B">
        <w:rPr>
          <w:color w:val="000000"/>
          <w:sz w:val="28"/>
          <w:szCs w:val="28"/>
        </w:rPr>
        <w:t xml:space="preserve">. В спецпеременную с именем $1 будет записано число 5. В спецпеременную с именем $2 будет помещено слово </w:t>
      </w:r>
      <w:r w:rsidRPr="000D5A3B">
        <w:rPr>
          <w:i/>
          <w:color w:val="000000"/>
          <w:sz w:val="28"/>
          <w:szCs w:val="28"/>
        </w:rPr>
        <w:t xml:space="preserve">обучение и т.д. </w:t>
      </w:r>
      <w:r w:rsidRPr="000D5A3B">
        <w:rPr>
          <w:color w:val="000000"/>
          <w:sz w:val="28"/>
          <w:szCs w:val="28"/>
        </w:rPr>
        <w:t xml:space="preserve">В спецпеременную с именем $5 будет записано слово </w:t>
      </w:r>
      <w:r w:rsidRPr="000D5A3B">
        <w:rPr>
          <w:color w:val="000000"/>
          <w:sz w:val="28"/>
          <w:szCs w:val="28"/>
          <w:lang w:val="en-US"/>
        </w:rPr>
        <w:t>CAT</w:t>
      </w:r>
      <w:r w:rsidRPr="000D5A3B">
        <w:rPr>
          <w:color w:val="000000"/>
          <w:sz w:val="28"/>
          <w:szCs w:val="28"/>
        </w:rPr>
        <w:t>.</w:t>
      </w:r>
      <w:r w:rsidR="00A5197F" w:rsidRPr="000D5A3B">
        <w:rPr>
          <w:color w:val="000000"/>
          <w:sz w:val="28"/>
          <w:szCs w:val="28"/>
        </w:rPr>
        <w:t xml:space="preserve"> В спецпеременную $#  будет  записано число 6, равное количеству параметров</w:t>
      </w:r>
      <w:r w:rsidR="0013554C" w:rsidRPr="000D5A3B">
        <w:rPr>
          <w:color w:val="000000"/>
          <w:sz w:val="28"/>
          <w:szCs w:val="28"/>
        </w:rPr>
        <w:t>, обнаруженных в строке запуска скрипта</w:t>
      </w:r>
      <w:r w:rsidR="00A5197F" w:rsidRPr="000D5A3B">
        <w:rPr>
          <w:color w:val="000000"/>
          <w:sz w:val="28"/>
          <w:szCs w:val="28"/>
        </w:rPr>
        <w:t xml:space="preserve">. </w:t>
      </w:r>
      <w:r w:rsidRPr="000D5A3B">
        <w:rPr>
          <w:color w:val="000000"/>
          <w:sz w:val="28"/>
          <w:szCs w:val="28"/>
        </w:rPr>
        <w:t xml:space="preserve"> Смысл передачи и использования этих параметров внутри скрипта определяет сам автор.</w:t>
      </w:r>
    </w:p>
    <w:p w:rsidR="00C41035" w:rsidRPr="000D5A3B" w:rsidRDefault="00C41035" w:rsidP="000D5A3B">
      <w:pPr>
        <w:jc w:val="both"/>
        <w:rPr>
          <w:sz w:val="28"/>
          <w:szCs w:val="28"/>
        </w:rPr>
      </w:pPr>
    </w:p>
    <w:p w:rsidR="00C41035" w:rsidRPr="000D5A3B" w:rsidRDefault="00C41035" w:rsidP="000D5A3B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     </w:t>
      </w:r>
      <w:r w:rsidR="003469FE" w:rsidRPr="000D5A3B">
        <w:rPr>
          <w:b/>
          <w:color w:val="000000"/>
          <w:sz w:val="28"/>
          <w:szCs w:val="28"/>
        </w:rPr>
        <w:t>Способ 2</w:t>
      </w:r>
      <w:r w:rsidR="00A5197F" w:rsidRPr="000D5A3B">
        <w:rPr>
          <w:b/>
          <w:color w:val="000000"/>
          <w:sz w:val="28"/>
          <w:szCs w:val="28"/>
        </w:rPr>
        <w:t>.</w:t>
      </w:r>
      <w:r w:rsidRPr="000D5A3B">
        <w:rPr>
          <w:b/>
          <w:color w:val="000000"/>
          <w:sz w:val="28"/>
          <w:szCs w:val="28"/>
        </w:rPr>
        <w:t xml:space="preserve">    Команда </w:t>
      </w:r>
      <w:r w:rsidRPr="000D5A3B">
        <w:rPr>
          <w:b/>
          <w:color w:val="000000"/>
          <w:sz w:val="28"/>
          <w:szCs w:val="28"/>
          <w:lang w:val="en-US"/>
        </w:rPr>
        <w:t>getopts</w:t>
      </w:r>
    </w:p>
    <w:p w:rsidR="006A2883" w:rsidRPr="000D5A3B" w:rsidRDefault="006A2883" w:rsidP="000D5A3B">
      <w:pPr>
        <w:shd w:val="clear" w:color="auto" w:fill="FFFFFF"/>
        <w:jc w:val="both"/>
        <w:rPr>
          <w:b/>
          <w:sz w:val="28"/>
          <w:szCs w:val="28"/>
        </w:rPr>
      </w:pP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Команда </w:t>
      </w:r>
      <w:r w:rsidRPr="000D5A3B">
        <w:rPr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 xml:space="preserve"> вызывается </w:t>
      </w:r>
      <w:r w:rsidR="001D2B09" w:rsidRPr="000D5A3B">
        <w:rPr>
          <w:color w:val="000000"/>
          <w:sz w:val="28"/>
          <w:szCs w:val="28"/>
        </w:rPr>
        <w:t xml:space="preserve"> внутри скрипта  </w:t>
      </w:r>
      <w:r w:rsidRPr="000D5A3B">
        <w:rPr>
          <w:color w:val="000000"/>
          <w:sz w:val="28"/>
          <w:szCs w:val="28"/>
        </w:rPr>
        <w:t xml:space="preserve">следующим образом: 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</w:rPr>
      </w:pPr>
    </w:p>
    <w:p w:rsidR="000D5A3B" w:rsidRPr="00030EBE" w:rsidRDefault="0013554C" w:rsidP="000D5A3B">
      <w:pPr>
        <w:shd w:val="clear" w:color="auto" w:fill="FFFFFF"/>
        <w:jc w:val="both"/>
        <w:rPr>
          <w:b/>
          <w:sz w:val="28"/>
          <w:szCs w:val="28"/>
        </w:rPr>
      </w:pPr>
      <w:r w:rsidRPr="000D5A3B">
        <w:rPr>
          <w:b/>
          <w:i/>
          <w:color w:val="000000"/>
          <w:sz w:val="28"/>
          <w:szCs w:val="28"/>
        </w:rPr>
        <w:t xml:space="preserve">                           </w:t>
      </w:r>
      <w:r w:rsidR="00C41035" w:rsidRPr="000D5A3B">
        <w:rPr>
          <w:b/>
          <w:i/>
          <w:color w:val="000000"/>
          <w:sz w:val="28"/>
          <w:szCs w:val="28"/>
          <w:lang w:val="en-US"/>
        </w:rPr>
        <w:t>getopts</w:t>
      </w:r>
      <w:r w:rsidR="00C41035" w:rsidRPr="000D5A3B">
        <w:rPr>
          <w:b/>
          <w:i/>
          <w:color w:val="000000"/>
          <w:sz w:val="28"/>
          <w:szCs w:val="28"/>
        </w:rPr>
        <w:t xml:space="preserve">     </w:t>
      </w:r>
      <w:r w:rsidR="00C41035" w:rsidRPr="000D5A3B">
        <w:rPr>
          <w:b/>
          <w:color w:val="000000"/>
          <w:sz w:val="28"/>
          <w:szCs w:val="28"/>
        </w:rPr>
        <w:t xml:space="preserve">строка_опций     </w:t>
      </w:r>
      <w:r w:rsidR="000D5A3B" w:rsidRPr="000D5A3B">
        <w:rPr>
          <w:b/>
          <w:color w:val="000000"/>
          <w:sz w:val="28"/>
          <w:szCs w:val="28"/>
          <w:lang w:val="en-US"/>
        </w:rPr>
        <w:t>OPTION</w:t>
      </w:r>
      <w:r w:rsidR="000D5A3B" w:rsidRPr="00030EBE">
        <w:rPr>
          <w:b/>
          <w:color w:val="000000"/>
          <w:sz w:val="28"/>
          <w:szCs w:val="28"/>
        </w:rPr>
        <w:t xml:space="preserve">   ;</w:t>
      </w:r>
    </w:p>
    <w:p w:rsidR="00C41035" w:rsidRPr="000D5A3B" w:rsidRDefault="00C41035" w:rsidP="000D5A3B">
      <w:pPr>
        <w:shd w:val="clear" w:color="auto" w:fill="FFFFFF"/>
        <w:jc w:val="both"/>
        <w:rPr>
          <w:b/>
          <w:sz w:val="28"/>
          <w:szCs w:val="28"/>
        </w:rPr>
      </w:pPr>
    </w:p>
    <w:p w:rsidR="000D5A3B" w:rsidRPr="00030EBE" w:rsidRDefault="00C41035" w:rsidP="000D5A3B">
      <w:pPr>
        <w:shd w:val="clear" w:color="auto" w:fill="FFFFFF"/>
        <w:jc w:val="both"/>
        <w:rPr>
          <w:b/>
          <w:sz w:val="28"/>
          <w:szCs w:val="28"/>
        </w:rPr>
      </w:pPr>
      <w:r w:rsidRPr="000D5A3B">
        <w:rPr>
          <w:color w:val="000000"/>
          <w:sz w:val="28"/>
          <w:szCs w:val="28"/>
        </w:rPr>
        <w:t>В строке опций указываются все возможные значения  опции, которые должны быть учте</w:t>
      </w:r>
      <w:r w:rsidRPr="000D5A3B">
        <w:rPr>
          <w:color w:val="000000"/>
          <w:sz w:val="28"/>
          <w:szCs w:val="28"/>
        </w:rPr>
        <w:softHyphen/>
        <w:t xml:space="preserve">ны командой  </w:t>
      </w:r>
      <w:r w:rsidRPr="000D5A3B">
        <w:rPr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>. Опцией называется параметр ко</w:t>
      </w:r>
      <w:r w:rsidRPr="000D5A3B">
        <w:rPr>
          <w:color w:val="000000"/>
          <w:sz w:val="28"/>
          <w:szCs w:val="28"/>
        </w:rPr>
        <w:softHyphen/>
        <w:t>мандной строки, начинающийся с символов '-' или '--'. Причем, если используется один знак минуса, то опция считается односимвольной или короткой, если же два знака ми</w:t>
      </w:r>
      <w:r w:rsidRPr="000D5A3B">
        <w:rPr>
          <w:color w:val="000000"/>
          <w:sz w:val="28"/>
          <w:szCs w:val="28"/>
        </w:rPr>
        <w:softHyphen/>
        <w:t xml:space="preserve">нуса, то </w:t>
      </w:r>
      <w:r w:rsidR="00A5197F" w:rsidRPr="000D5A3B">
        <w:rPr>
          <w:color w:val="000000"/>
          <w:sz w:val="28"/>
          <w:szCs w:val="28"/>
        </w:rPr>
        <w:t xml:space="preserve">- </w:t>
      </w:r>
      <w:r w:rsidRPr="000D5A3B">
        <w:rPr>
          <w:color w:val="000000"/>
          <w:sz w:val="28"/>
          <w:szCs w:val="28"/>
        </w:rPr>
        <w:t xml:space="preserve">многосимвольной или длинной. Значение найденной  опции присваивается </w:t>
      </w:r>
      <w:r w:rsidRPr="000D5A3B">
        <w:rPr>
          <w:b/>
          <w:color w:val="000000"/>
          <w:sz w:val="28"/>
          <w:szCs w:val="28"/>
        </w:rPr>
        <w:t>переменной</w:t>
      </w:r>
      <w:r w:rsidR="000D5A3B">
        <w:rPr>
          <w:b/>
          <w:color w:val="000000"/>
          <w:sz w:val="28"/>
          <w:szCs w:val="28"/>
        </w:rPr>
        <w:t xml:space="preserve"> </w:t>
      </w:r>
      <w:r w:rsidR="000D5A3B" w:rsidRPr="000D5A3B">
        <w:rPr>
          <w:b/>
          <w:color w:val="000000"/>
          <w:sz w:val="28"/>
          <w:szCs w:val="28"/>
          <w:lang w:val="en-US"/>
        </w:rPr>
        <w:t>OPTION</w:t>
      </w:r>
      <w:r w:rsidR="000D5A3B" w:rsidRPr="00030EBE">
        <w:rPr>
          <w:b/>
          <w:color w:val="000000"/>
          <w:sz w:val="28"/>
          <w:szCs w:val="28"/>
        </w:rPr>
        <w:t xml:space="preserve">   ;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</w:rPr>
      </w:pP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Обработка опций командой </w:t>
      </w:r>
      <w:r w:rsidRPr="000D5A3B">
        <w:rPr>
          <w:b/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 xml:space="preserve"> происходит следующим образом: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</w:rPr>
      </w:pP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  1.  Выполняется проверка, не начинается ли параметр командной строки с           символа '-'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  2.  Если символ '-' обнаружен, производится сравнение следующего за ‘-‘ символа с содержимым</w:t>
      </w:r>
      <w:r w:rsidR="0013554C" w:rsidRPr="000D5A3B">
        <w:rPr>
          <w:color w:val="000000"/>
          <w:sz w:val="28"/>
          <w:szCs w:val="28"/>
        </w:rPr>
        <w:t xml:space="preserve"> собственной </w:t>
      </w:r>
      <w:r w:rsidRPr="000D5A3B">
        <w:rPr>
          <w:color w:val="000000"/>
          <w:sz w:val="28"/>
          <w:szCs w:val="28"/>
        </w:rPr>
        <w:t xml:space="preserve"> строки  опций команды </w:t>
      </w:r>
      <w:r w:rsidRPr="000D5A3B">
        <w:rPr>
          <w:b/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>.</w:t>
      </w: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  3.  Если параметр совпадает с одним из символов в строке</w:t>
      </w:r>
      <w:r w:rsidR="000D5A3B">
        <w:rPr>
          <w:color w:val="000000"/>
          <w:sz w:val="28"/>
          <w:szCs w:val="28"/>
        </w:rPr>
        <w:t>_опций</w:t>
      </w:r>
      <w:r w:rsidRPr="000D5A3B">
        <w:rPr>
          <w:color w:val="000000"/>
          <w:sz w:val="28"/>
          <w:szCs w:val="28"/>
        </w:rPr>
        <w:t xml:space="preserve">, он записывается в </w:t>
      </w:r>
      <w:r w:rsidRPr="000D5A3B">
        <w:rPr>
          <w:b/>
          <w:color w:val="000000"/>
          <w:sz w:val="28"/>
          <w:szCs w:val="28"/>
        </w:rPr>
        <w:t>перемен</w:t>
      </w:r>
      <w:r w:rsidRPr="000D5A3B">
        <w:rPr>
          <w:b/>
          <w:color w:val="000000"/>
          <w:sz w:val="28"/>
          <w:szCs w:val="28"/>
        </w:rPr>
        <w:softHyphen/>
        <w:t>ную</w:t>
      </w:r>
      <w:r w:rsidR="000D5A3B">
        <w:rPr>
          <w:b/>
          <w:color w:val="000000"/>
          <w:sz w:val="28"/>
          <w:szCs w:val="28"/>
        </w:rPr>
        <w:t xml:space="preserve"> </w:t>
      </w:r>
      <w:r w:rsidR="000D5A3B" w:rsidRPr="000D5A3B">
        <w:rPr>
          <w:b/>
          <w:color w:val="000000"/>
          <w:sz w:val="28"/>
          <w:szCs w:val="28"/>
          <w:lang w:val="en-US"/>
        </w:rPr>
        <w:t>OPTION   ;</w:t>
      </w:r>
      <w:r w:rsidR="000D5A3B">
        <w:rPr>
          <w:b/>
          <w:color w:val="000000"/>
          <w:sz w:val="28"/>
          <w:szCs w:val="28"/>
        </w:rPr>
        <w:t xml:space="preserve"> </w:t>
      </w:r>
      <w:r w:rsidRPr="000D5A3B">
        <w:rPr>
          <w:color w:val="000000"/>
          <w:sz w:val="28"/>
          <w:szCs w:val="28"/>
        </w:rPr>
        <w:t>. Если совпадение не обнаружено, переменной</w:t>
      </w:r>
      <w:r w:rsidR="000D5A3B">
        <w:rPr>
          <w:color w:val="000000"/>
          <w:sz w:val="28"/>
          <w:szCs w:val="28"/>
        </w:rPr>
        <w:t xml:space="preserve"> </w:t>
      </w:r>
      <w:r w:rsidR="000D5A3B" w:rsidRPr="000D5A3B">
        <w:rPr>
          <w:b/>
          <w:color w:val="000000"/>
          <w:sz w:val="28"/>
          <w:szCs w:val="28"/>
          <w:lang w:val="en-US"/>
        </w:rPr>
        <w:t xml:space="preserve">OPTION   </w:t>
      </w:r>
      <w:r w:rsidRPr="000D5A3B">
        <w:rPr>
          <w:color w:val="000000"/>
          <w:sz w:val="28"/>
          <w:szCs w:val="28"/>
        </w:rPr>
        <w:t xml:space="preserve"> присваивается значение "?".</w:t>
      </w: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4. Если по сценарию вашего скрипта предусмотрена дальнейшая работа с этой переменной , то она будет выполнена.</w:t>
      </w: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  5. Если вы предполагаете передавать в скрипт несколько опций, то следует команду </w:t>
      </w:r>
      <w:r w:rsidRPr="000D5A3B">
        <w:rPr>
          <w:b/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 xml:space="preserve"> включить в циклическую команду (удобную для ва</w:t>
      </w:r>
      <w:r w:rsidR="0013554C" w:rsidRPr="000D5A3B">
        <w:rPr>
          <w:color w:val="000000"/>
          <w:sz w:val="28"/>
          <w:szCs w:val="28"/>
        </w:rPr>
        <w:t xml:space="preserve">с). Тогда  описанная работа команды </w:t>
      </w:r>
      <w:r w:rsidR="0013554C" w:rsidRPr="000D5A3B">
        <w:rPr>
          <w:b/>
          <w:color w:val="000000"/>
          <w:sz w:val="28"/>
          <w:szCs w:val="28"/>
          <w:lang w:val="en-US"/>
        </w:rPr>
        <w:t>getopts</w:t>
      </w:r>
      <w:r w:rsidR="0013554C" w:rsidRPr="000D5A3B">
        <w:rPr>
          <w:color w:val="000000"/>
          <w:sz w:val="28"/>
          <w:szCs w:val="28"/>
        </w:rPr>
        <w:t xml:space="preserve"> </w:t>
      </w:r>
      <w:r w:rsidR="000D44BC" w:rsidRPr="000D5A3B">
        <w:rPr>
          <w:color w:val="000000"/>
          <w:sz w:val="28"/>
          <w:szCs w:val="28"/>
        </w:rPr>
        <w:t xml:space="preserve"> повторяе</w:t>
      </w:r>
      <w:r w:rsidRPr="000D5A3B">
        <w:rPr>
          <w:color w:val="000000"/>
          <w:sz w:val="28"/>
          <w:szCs w:val="28"/>
        </w:rPr>
        <w:t>тся для каждой введенной опции. По окончании разбора</w:t>
      </w:r>
      <w:r w:rsidR="008B2BED" w:rsidRPr="000D5A3B">
        <w:rPr>
          <w:color w:val="000000"/>
          <w:sz w:val="28"/>
          <w:szCs w:val="28"/>
        </w:rPr>
        <w:t xml:space="preserve"> опций</w:t>
      </w:r>
      <w:r w:rsidRPr="000D5A3B">
        <w:rPr>
          <w:color w:val="000000"/>
          <w:sz w:val="28"/>
          <w:szCs w:val="28"/>
        </w:rPr>
        <w:t xml:space="preserve">, команда </w:t>
      </w:r>
      <w:r w:rsidRPr="000D5A3B">
        <w:rPr>
          <w:b/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 xml:space="preserve"> возвращает значение, отличное от нуля, благодаря это</w:t>
      </w:r>
      <w:r w:rsidRPr="000D5A3B">
        <w:rPr>
          <w:color w:val="000000"/>
          <w:sz w:val="28"/>
          <w:szCs w:val="28"/>
        </w:rPr>
        <w:softHyphen/>
        <w:t xml:space="preserve">му её удобно использовать в цикле. Кроме того, после окончания работы, команда </w:t>
      </w:r>
      <w:r w:rsidRPr="000D5A3B">
        <w:rPr>
          <w:b/>
          <w:color w:val="000000"/>
          <w:sz w:val="28"/>
          <w:szCs w:val="28"/>
          <w:lang w:val="en-US"/>
        </w:rPr>
        <w:t>getopts</w:t>
      </w:r>
      <w:r w:rsidR="008B2BED" w:rsidRPr="000D5A3B">
        <w:rPr>
          <w:color w:val="000000"/>
          <w:sz w:val="28"/>
          <w:szCs w:val="28"/>
        </w:rPr>
        <w:t xml:space="preserve"> присваивает индекс последнего обработанного пара</w:t>
      </w:r>
      <w:r w:rsidR="008B2BED" w:rsidRPr="000D5A3B">
        <w:rPr>
          <w:color w:val="000000"/>
          <w:sz w:val="28"/>
          <w:szCs w:val="28"/>
        </w:rPr>
        <w:softHyphen/>
        <w:t>метра</w:t>
      </w:r>
      <w:r w:rsidRPr="000D5A3B">
        <w:rPr>
          <w:color w:val="000000"/>
          <w:sz w:val="28"/>
          <w:szCs w:val="28"/>
        </w:rPr>
        <w:t xml:space="preserve"> системной  переменной </w:t>
      </w:r>
      <w:r w:rsidRPr="000D5A3B">
        <w:rPr>
          <w:color w:val="000000"/>
          <w:sz w:val="28"/>
          <w:szCs w:val="28"/>
          <w:lang w:val="en-US"/>
        </w:rPr>
        <w:t>OPTIND</w:t>
      </w:r>
      <w:r w:rsidRPr="000D5A3B">
        <w:rPr>
          <w:color w:val="000000"/>
          <w:sz w:val="28"/>
          <w:szCs w:val="28"/>
        </w:rPr>
        <w:t>.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</w:rPr>
      </w:pP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Команда </w:t>
      </w:r>
      <w:r w:rsidRPr="000D5A3B">
        <w:rPr>
          <w:b/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 xml:space="preserve"> позволяет также ввести и обработать  опцию, для которой требуется дополни</w:t>
      </w:r>
      <w:r w:rsidRPr="000D5A3B">
        <w:rPr>
          <w:color w:val="000000"/>
          <w:sz w:val="28"/>
          <w:szCs w:val="28"/>
        </w:rPr>
        <w:softHyphen/>
        <w:t xml:space="preserve">тельный параметр, для этого надо в строке </w:t>
      </w:r>
      <w:r w:rsidR="000D5A3B">
        <w:rPr>
          <w:color w:val="000000"/>
          <w:sz w:val="28"/>
          <w:szCs w:val="28"/>
        </w:rPr>
        <w:t>_</w:t>
      </w:r>
      <w:r w:rsidRPr="000D5A3B">
        <w:rPr>
          <w:color w:val="000000"/>
          <w:sz w:val="28"/>
          <w:szCs w:val="28"/>
        </w:rPr>
        <w:t>опций</w:t>
      </w:r>
      <w:r w:rsidR="008B2BED" w:rsidRPr="000D5A3B">
        <w:rPr>
          <w:color w:val="000000"/>
          <w:sz w:val="28"/>
          <w:szCs w:val="28"/>
        </w:rPr>
        <w:t xml:space="preserve"> команды </w:t>
      </w:r>
      <w:r w:rsidR="008B2BED" w:rsidRPr="000D5A3B">
        <w:rPr>
          <w:b/>
          <w:color w:val="000000"/>
          <w:sz w:val="28"/>
          <w:szCs w:val="28"/>
          <w:lang w:val="en-US"/>
        </w:rPr>
        <w:t>getopts</w:t>
      </w:r>
      <w:r w:rsidR="008B2BED" w:rsidRPr="000D5A3B">
        <w:rPr>
          <w:color w:val="000000"/>
          <w:sz w:val="28"/>
          <w:szCs w:val="28"/>
        </w:rPr>
        <w:t xml:space="preserve"> </w:t>
      </w:r>
      <w:r w:rsidRPr="000D5A3B">
        <w:rPr>
          <w:color w:val="000000"/>
          <w:sz w:val="28"/>
          <w:szCs w:val="28"/>
        </w:rPr>
        <w:t xml:space="preserve"> после соответствующего символа (предполаг</w:t>
      </w:r>
      <w:r w:rsidR="008B2BED" w:rsidRPr="000D5A3B">
        <w:rPr>
          <w:color w:val="000000"/>
          <w:sz w:val="28"/>
          <w:szCs w:val="28"/>
        </w:rPr>
        <w:t xml:space="preserve">аемого значения опции) поставить </w:t>
      </w:r>
      <w:r w:rsidRPr="000D5A3B">
        <w:rPr>
          <w:color w:val="000000"/>
          <w:sz w:val="28"/>
          <w:szCs w:val="28"/>
        </w:rPr>
        <w:t xml:space="preserve"> знак</w:t>
      </w:r>
      <w:r w:rsidRPr="000D5A3B">
        <w:rPr>
          <w:b/>
          <w:color w:val="000000"/>
          <w:sz w:val="28"/>
          <w:szCs w:val="28"/>
        </w:rPr>
        <w:t xml:space="preserve"> :.</w:t>
      </w:r>
      <w:r w:rsidRPr="000D5A3B">
        <w:rPr>
          <w:color w:val="000000"/>
          <w:sz w:val="28"/>
          <w:szCs w:val="28"/>
        </w:rPr>
        <w:t xml:space="preserve"> В этом случае при разборе командной строки значение дополнительного параметра будет присвоено системной  переменной </w:t>
      </w:r>
      <w:r w:rsidRPr="000D5A3B">
        <w:rPr>
          <w:color w:val="000000"/>
          <w:sz w:val="28"/>
          <w:szCs w:val="28"/>
          <w:lang w:val="en-US"/>
        </w:rPr>
        <w:t>OPTARG</w:t>
      </w:r>
      <w:r w:rsidRPr="000D5A3B">
        <w:rPr>
          <w:color w:val="000000"/>
          <w:sz w:val="28"/>
          <w:szCs w:val="28"/>
        </w:rPr>
        <w:t>.</w:t>
      </w: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Рассмотрим фрагмент скрипта, в котором используется команда </w:t>
      </w:r>
      <w:r w:rsidRPr="000D5A3B">
        <w:rPr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>.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</w:rPr>
      </w:pP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VERBOSE=false</w:t>
      </w:r>
    </w:p>
    <w:p w:rsidR="00C41035" w:rsidRPr="000D5A3B" w:rsidRDefault="00C41035" w:rsidP="000D5A3B">
      <w:pPr>
        <w:shd w:val="clear" w:color="auto" w:fill="FFFFFF"/>
        <w:jc w:val="both"/>
        <w:rPr>
          <w:b/>
          <w:sz w:val="28"/>
          <w:szCs w:val="28"/>
          <w:lang w:val="en-US"/>
        </w:rPr>
      </w:pPr>
      <w:r w:rsidRPr="000D5A3B">
        <w:rPr>
          <w:b/>
          <w:color w:val="000000"/>
          <w:sz w:val="28"/>
          <w:szCs w:val="28"/>
          <w:lang w:val="en-US"/>
        </w:rPr>
        <w:t>getopts  f:o:v OPTION   ;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case  "$OPTION"   in</w:t>
      </w: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f)   INFILE="$OPTARG"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;;</w:t>
      </w: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o)   DUTFILE="$OPTARG"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;;</w:t>
      </w: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v)  VERBOSE=true</w:t>
      </w: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;;</w:t>
      </w:r>
    </w:p>
    <w:p w:rsidR="00C41035" w:rsidRPr="000D5A3B" w:rsidRDefault="00C41035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\?)   </w:t>
      </w:r>
      <w:r w:rsidRPr="000D5A3B">
        <w:rPr>
          <w:color w:val="000000"/>
          <w:sz w:val="28"/>
          <w:szCs w:val="28"/>
          <w:lang w:val="en-US"/>
        </w:rPr>
        <w:t>echo</w:t>
      </w:r>
      <w:r w:rsidRPr="000D5A3B">
        <w:rPr>
          <w:color w:val="000000"/>
          <w:sz w:val="28"/>
          <w:szCs w:val="28"/>
        </w:rPr>
        <w:t xml:space="preserve">   "ничего не найдено в строке”</w:t>
      </w:r>
    </w:p>
    <w:p w:rsidR="00C41035" w:rsidRPr="000D5A3B" w:rsidRDefault="00C41035" w:rsidP="000D5A3B">
      <w:pPr>
        <w:shd w:val="clear" w:color="auto" w:fill="FFFFFF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;;   </w:t>
      </w:r>
    </w:p>
    <w:p w:rsidR="00C41035" w:rsidRPr="000D5A3B" w:rsidRDefault="008B2BED" w:rsidP="000D5A3B">
      <w:pPr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  <w:lang w:val="en-US"/>
        </w:rPr>
        <w:t>e</w:t>
      </w:r>
      <w:r w:rsidR="00C41035" w:rsidRPr="000D5A3B">
        <w:rPr>
          <w:color w:val="000000"/>
          <w:sz w:val="28"/>
          <w:szCs w:val="28"/>
          <w:lang w:val="en-US"/>
        </w:rPr>
        <w:t>sac</w:t>
      </w:r>
    </w:p>
    <w:p w:rsidR="00C41035" w:rsidRPr="000D5A3B" w:rsidRDefault="00C41035" w:rsidP="000D5A3B">
      <w:pPr>
        <w:jc w:val="both"/>
        <w:rPr>
          <w:color w:val="000000"/>
          <w:sz w:val="28"/>
          <w:szCs w:val="28"/>
        </w:rPr>
      </w:pPr>
    </w:p>
    <w:p w:rsidR="00C41035" w:rsidRPr="000D5A3B" w:rsidRDefault="00C41035" w:rsidP="000D5A3B">
      <w:pPr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Работу функции </w:t>
      </w:r>
      <w:r w:rsidRPr="000D5A3B">
        <w:rPr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 xml:space="preserve">  </w:t>
      </w:r>
      <w:r w:rsidR="0013554C" w:rsidRPr="000D5A3B">
        <w:rPr>
          <w:color w:val="000000"/>
          <w:sz w:val="28"/>
          <w:szCs w:val="28"/>
        </w:rPr>
        <w:t xml:space="preserve"> в приведенном фрагменте </w:t>
      </w:r>
      <w:r w:rsidRPr="000D5A3B">
        <w:rPr>
          <w:color w:val="000000"/>
          <w:sz w:val="28"/>
          <w:szCs w:val="28"/>
        </w:rPr>
        <w:t>следует понимать так:</w:t>
      </w:r>
    </w:p>
    <w:p w:rsidR="00C41035" w:rsidRPr="000D5A3B" w:rsidRDefault="00C41035" w:rsidP="000D5A3B">
      <w:pPr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В строке запуска скрипта  функция </w:t>
      </w:r>
      <w:r w:rsidRPr="000D5A3B">
        <w:rPr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 xml:space="preserve"> может обнаружить одну из трех опций  </w:t>
      </w:r>
      <w:r w:rsidR="00766FDB" w:rsidRPr="000D5A3B">
        <w:rPr>
          <w:color w:val="000000"/>
          <w:sz w:val="28"/>
          <w:szCs w:val="28"/>
        </w:rPr>
        <w:t>-</w:t>
      </w:r>
      <w:r w:rsidRPr="000D5A3B">
        <w:rPr>
          <w:b/>
          <w:color w:val="000000"/>
          <w:sz w:val="28"/>
          <w:szCs w:val="28"/>
          <w:lang w:val="en-US"/>
        </w:rPr>
        <w:t>f</w:t>
      </w:r>
      <w:r w:rsidRPr="000D5A3B">
        <w:rPr>
          <w:b/>
          <w:color w:val="000000"/>
          <w:sz w:val="28"/>
          <w:szCs w:val="28"/>
        </w:rPr>
        <w:t>,</w:t>
      </w:r>
      <w:r w:rsidR="00766FDB" w:rsidRPr="000D5A3B">
        <w:rPr>
          <w:b/>
          <w:color w:val="000000"/>
          <w:sz w:val="28"/>
          <w:szCs w:val="28"/>
        </w:rPr>
        <w:t>-</w:t>
      </w:r>
      <w:r w:rsidRPr="000D5A3B">
        <w:rPr>
          <w:b/>
          <w:color w:val="000000"/>
          <w:sz w:val="28"/>
          <w:szCs w:val="28"/>
          <w:lang w:val="en-US"/>
        </w:rPr>
        <w:t>o</w:t>
      </w:r>
      <w:r w:rsidRPr="000D5A3B">
        <w:rPr>
          <w:b/>
          <w:color w:val="000000"/>
          <w:sz w:val="28"/>
          <w:szCs w:val="28"/>
        </w:rPr>
        <w:t xml:space="preserve"> </w:t>
      </w:r>
      <w:r w:rsidRPr="000D5A3B">
        <w:rPr>
          <w:color w:val="000000"/>
          <w:sz w:val="28"/>
          <w:szCs w:val="28"/>
        </w:rPr>
        <w:t xml:space="preserve">или </w:t>
      </w:r>
      <w:r w:rsidR="00766FDB" w:rsidRPr="000D5A3B">
        <w:rPr>
          <w:color w:val="000000"/>
          <w:sz w:val="28"/>
          <w:szCs w:val="28"/>
        </w:rPr>
        <w:t>-</w:t>
      </w:r>
      <w:r w:rsidRPr="000D5A3B">
        <w:rPr>
          <w:b/>
          <w:color w:val="000000"/>
          <w:sz w:val="28"/>
          <w:szCs w:val="28"/>
          <w:lang w:val="en-US"/>
        </w:rPr>
        <w:t>v</w:t>
      </w:r>
      <w:r w:rsidRPr="000D5A3B">
        <w:rPr>
          <w:color w:val="000000"/>
          <w:sz w:val="28"/>
          <w:szCs w:val="28"/>
        </w:rPr>
        <w:t xml:space="preserve">. </w:t>
      </w:r>
      <w:r w:rsidR="005D61CA" w:rsidRPr="000D5A3B">
        <w:rPr>
          <w:color w:val="000000"/>
          <w:sz w:val="28"/>
          <w:szCs w:val="28"/>
        </w:rPr>
        <w:t>Найденное значение</w:t>
      </w:r>
      <w:r w:rsidRPr="000D5A3B">
        <w:rPr>
          <w:color w:val="000000"/>
          <w:sz w:val="28"/>
          <w:szCs w:val="28"/>
        </w:rPr>
        <w:t xml:space="preserve">  опции будет запис</w:t>
      </w:r>
      <w:r w:rsidR="0013554C" w:rsidRPr="000D5A3B">
        <w:rPr>
          <w:color w:val="000000"/>
          <w:sz w:val="28"/>
          <w:szCs w:val="28"/>
        </w:rPr>
        <w:t>ываться</w:t>
      </w:r>
      <w:r w:rsidRPr="000D5A3B">
        <w:rPr>
          <w:color w:val="000000"/>
          <w:sz w:val="28"/>
          <w:szCs w:val="28"/>
        </w:rPr>
        <w:t xml:space="preserve"> в </w:t>
      </w:r>
      <w:r w:rsidR="005D61CA" w:rsidRPr="000D5A3B">
        <w:rPr>
          <w:color w:val="000000"/>
          <w:sz w:val="28"/>
          <w:szCs w:val="28"/>
        </w:rPr>
        <w:t>п</w:t>
      </w:r>
      <w:r w:rsidRPr="000D5A3B">
        <w:rPr>
          <w:color w:val="000000"/>
          <w:sz w:val="28"/>
          <w:szCs w:val="28"/>
        </w:rPr>
        <w:t xml:space="preserve">еременную </w:t>
      </w:r>
      <w:r w:rsidRPr="000D5A3B">
        <w:rPr>
          <w:color w:val="000000"/>
          <w:sz w:val="28"/>
          <w:szCs w:val="28"/>
          <w:lang w:val="en-US"/>
        </w:rPr>
        <w:t>OPTION</w:t>
      </w:r>
      <w:r w:rsidRPr="000D5A3B">
        <w:rPr>
          <w:color w:val="000000"/>
          <w:sz w:val="28"/>
          <w:szCs w:val="28"/>
        </w:rPr>
        <w:t xml:space="preserve">. Оператор </w:t>
      </w:r>
      <w:r w:rsidR="00A87FDA" w:rsidRPr="000D5A3B">
        <w:rPr>
          <w:color w:val="000000"/>
          <w:sz w:val="28"/>
          <w:szCs w:val="28"/>
          <w:lang w:val="en-US"/>
        </w:rPr>
        <w:t>case</w:t>
      </w:r>
      <w:r w:rsidRPr="000D5A3B">
        <w:rPr>
          <w:color w:val="000000"/>
          <w:sz w:val="28"/>
          <w:szCs w:val="28"/>
        </w:rPr>
        <w:t xml:space="preserve"> будет искать среди своих разделов тот, который помечен так</w:t>
      </w:r>
      <w:r w:rsidR="00766FDB" w:rsidRPr="000D5A3B">
        <w:rPr>
          <w:color w:val="000000"/>
          <w:sz w:val="28"/>
          <w:szCs w:val="28"/>
        </w:rPr>
        <w:t>им же символом, как и записанная</w:t>
      </w:r>
      <w:r w:rsidRPr="000D5A3B">
        <w:rPr>
          <w:color w:val="000000"/>
          <w:sz w:val="28"/>
          <w:szCs w:val="28"/>
        </w:rPr>
        <w:t xml:space="preserve"> в </w:t>
      </w:r>
      <w:r w:rsidR="008B2BED" w:rsidRPr="000D5A3B">
        <w:rPr>
          <w:color w:val="000000"/>
          <w:sz w:val="28"/>
          <w:szCs w:val="28"/>
          <w:lang w:val="en-US"/>
        </w:rPr>
        <w:t>OPTION</w:t>
      </w:r>
      <w:r w:rsidR="008B2BED" w:rsidRPr="000D5A3B">
        <w:rPr>
          <w:color w:val="000000"/>
          <w:sz w:val="28"/>
          <w:szCs w:val="28"/>
        </w:rPr>
        <w:t xml:space="preserve"> </w:t>
      </w:r>
      <w:r w:rsidRPr="000D5A3B">
        <w:rPr>
          <w:color w:val="000000"/>
          <w:sz w:val="28"/>
          <w:szCs w:val="28"/>
        </w:rPr>
        <w:t xml:space="preserve"> </w:t>
      </w:r>
      <w:r w:rsidR="00766FDB" w:rsidRPr="000D5A3B">
        <w:rPr>
          <w:color w:val="000000"/>
          <w:sz w:val="28"/>
          <w:szCs w:val="28"/>
        </w:rPr>
        <w:t>опция</w:t>
      </w:r>
      <w:r w:rsidRPr="000D5A3B">
        <w:rPr>
          <w:color w:val="000000"/>
          <w:sz w:val="28"/>
          <w:szCs w:val="28"/>
        </w:rPr>
        <w:t>. Если такой ра</w:t>
      </w:r>
      <w:r w:rsidR="0013554C" w:rsidRPr="000D5A3B">
        <w:rPr>
          <w:color w:val="000000"/>
          <w:sz w:val="28"/>
          <w:szCs w:val="28"/>
        </w:rPr>
        <w:t xml:space="preserve">здел будет обнаружен, помещенные </w:t>
      </w:r>
      <w:r w:rsidRPr="000D5A3B">
        <w:rPr>
          <w:color w:val="000000"/>
          <w:sz w:val="28"/>
          <w:szCs w:val="28"/>
        </w:rPr>
        <w:t xml:space="preserve"> в нем команды будут выполнены и блок </w:t>
      </w:r>
      <w:r w:rsidRPr="000D5A3B">
        <w:rPr>
          <w:color w:val="000000"/>
          <w:sz w:val="28"/>
          <w:szCs w:val="28"/>
          <w:lang w:val="en-US"/>
        </w:rPr>
        <w:t>case</w:t>
      </w:r>
      <w:r w:rsidRPr="000D5A3B">
        <w:rPr>
          <w:color w:val="000000"/>
          <w:sz w:val="28"/>
          <w:szCs w:val="28"/>
        </w:rPr>
        <w:t xml:space="preserve"> будет завершен. Если раздела с пометкой</w:t>
      </w:r>
      <w:r w:rsidR="008B2BED" w:rsidRPr="000D5A3B">
        <w:rPr>
          <w:color w:val="000000"/>
          <w:sz w:val="28"/>
          <w:szCs w:val="28"/>
        </w:rPr>
        <w:t xml:space="preserve">, </w:t>
      </w:r>
      <w:r w:rsidRPr="000D5A3B">
        <w:rPr>
          <w:color w:val="000000"/>
          <w:sz w:val="28"/>
          <w:szCs w:val="28"/>
        </w:rPr>
        <w:t xml:space="preserve"> аналог</w:t>
      </w:r>
      <w:r w:rsidR="008B2BED" w:rsidRPr="000D5A3B">
        <w:rPr>
          <w:color w:val="000000"/>
          <w:sz w:val="28"/>
          <w:szCs w:val="28"/>
        </w:rPr>
        <w:t xml:space="preserve">ичной введенному значению опции, </w:t>
      </w:r>
      <w:r w:rsidRPr="000D5A3B">
        <w:rPr>
          <w:color w:val="000000"/>
          <w:sz w:val="28"/>
          <w:szCs w:val="28"/>
        </w:rPr>
        <w:t xml:space="preserve"> обнаружено не будет</w:t>
      </w:r>
      <w:r w:rsidR="008B2BED" w:rsidRPr="000D5A3B">
        <w:rPr>
          <w:color w:val="000000"/>
          <w:sz w:val="28"/>
          <w:szCs w:val="28"/>
        </w:rPr>
        <w:t xml:space="preserve">, </w:t>
      </w:r>
      <w:r w:rsidRPr="000D5A3B">
        <w:rPr>
          <w:color w:val="000000"/>
          <w:sz w:val="28"/>
          <w:szCs w:val="28"/>
          <w:lang w:val="en-US"/>
        </w:rPr>
        <w:t>case</w:t>
      </w:r>
      <w:r w:rsidRPr="000D5A3B">
        <w:rPr>
          <w:color w:val="000000"/>
          <w:sz w:val="28"/>
          <w:szCs w:val="28"/>
        </w:rPr>
        <w:t xml:space="preserve"> выберет группу операторов, помеченную символом  ?).</w:t>
      </w:r>
      <w:r w:rsidR="008B2BED" w:rsidRPr="000D5A3B">
        <w:rPr>
          <w:color w:val="000000"/>
          <w:sz w:val="28"/>
          <w:szCs w:val="28"/>
        </w:rPr>
        <w:t xml:space="preserve">   </w:t>
      </w:r>
      <w:r w:rsidRPr="000D5A3B">
        <w:rPr>
          <w:color w:val="000000"/>
          <w:sz w:val="28"/>
          <w:szCs w:val="28"/>
        </w:rPr>
        <w:t xml:space="preserve"> Кроме этого следует обратить внимание на то, что опции  </w:t>
      </w:r>
      <w:r w:rsidRPr="000D5A3B">
        <w:rPr>
          <w:b/>
          <w:color w:val="000000"/>
          <w:sz w:val="28"/>
          <w:szCs w:val="28"/>
          <w:lang w:val="en-US"/>
        </w:rPr>
        <w:t>f</w:t>
      </w:r>
      <w:r w:rsidRPr="000D5A3B">
        <w:rPr>
          <w:b/>
          <w:color w:val="000000"/>
          <w:sz w:val="28"/>
          <w:szCs w:val="28"/>
        </w:rPr>
        <w:t xml:space="preserve"> </w:t>
      </w:r>
      <w:r w:rsidRPr="000D5A3B">
        <w:rPr>
          <w:color w:val="000000"/>
          <w:sz w:val="28"/>
          <w:szCs w:val="28"/>
        </w:rPr>
        <w:t xml:space="preserve">и </w:t>
      </w:r>
      <w:r w:rsidRPr="000D5A3B">
        <w:rPr>
          <w:b/>
          <w:color w:val="000000"/>
          <w:sz w:val="28"/>
          <w:szCs w:val="28"/>
          <w:lang w:val="en-US"/>
        </w:rPr>
        <w:t>o</w:t>
      </w:r>
      <w:r w:rsidRPr="000D5A3B">
        <w:rPr>
          <w:color w:val="000000"/>
          <w:sz w:val="28"/>
          <w:szCs w:val="28"/>
        </w:rPr>
        <w:t xml:space="preserve"> указаны как длинные (:), т.е. за каждым из них в с</w:t>
      </w:r>
      <w:r w:rsidR="0013554C" w:rsidRPr="000D5A3B">
        <w:rPr>
          <w:color w:val="000000"/>
          <w:sz w:val="28"/>
          <w:szCs w:val="28"/>
        </w:rPr>
        <w:t>троке запуска скрипта</w:t>
      </w:r>
      <w:r w:rsidRPr="000D5A3B">
        <w:rPr>
          <w:color w:val="000000"/>
          <w:sz w:val="28"/>
          <w:szCs w:val="28"/>
        </w:rPr>
        <w:t xml:space="preserve"> будет следовать их продолжение - дополнительный параметр, значение которого команда </w:t>
      </w:r>
      <w:r w:rsidRPr="000D5A3B">
        <w:rPr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 xml:space="preserve"> сохранит в  системной переменной </w:t>
      </w:r>
      <w:r w:rsidRPr="000D5A3B">
        <w:rPr>
          <w:color w:val="000000"/>
          <w:sz w:val="28"/>
          <w:szCs w:val="28"/>
          <w:lang w:val="en-US"/>
        </w:rPr>
        <w:t>OPTARG</w:t>
      </w:r>
      <w:r w:rsidRPr="000D5A3B">
        <w:rPr>
          <w:color w:val="000000"/>
          <w:sz w:val="28"/>
          <w:szCs w:val="28"/>
        </w:rPr>
        <w:t>.  Значением эт</w:t>
      </w:r>
      <w:r w:rsidR="00766FDB" w:rsidRPr="000D5A3B">
        <w:rPr>
          <w:color w:val="000000"/>
          <w:sz w:val="28"/>
          <w:szCs w:val="28"/>
        </w:rPr>
        <w:t>ой переменной можно пользовать</w:t>
      </w:r>
      <w:r w:rsidRPr="000D5A3B">
        <w:rPr>
          <w:color w:val="000000"/>
          <w:sz w:val="28"/>
          <w:szCs w:val="28"/>
        </w:rPr>
        <w:t xml:space="preserve"> в последующих командах скрипта.</w:t>
      </w:r>
      <w:r w:rsidR="008B2BED" w:rsidRPr="000D5A3B">
        <w:rPr>
          <w:color w:val="000000"/>
          <w:sz w:val="28"/>
          <w:szCs w:val="28"/>
        </w:rPr>
        <w:t xml:space="preserve"> </w:t>
      </w:r>
    </w:p>
    <w:p w:rsidR="008B2BED" w:rsidRPr="000D5A3B" w:rsidRDefault="008B2BED" w:rsidP="000D5A3B">
      <w:pPr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Предположим, что приведенный</w:t>
      </w:r>
      <w:r w:rsidR="0013554C" w:rsidRPr="000D5A3B">
        <w:rPr>
          <w:color w:val="000000"/>
          <w:sz w:val="28"/>
          <w:szCs w:val="28"/>
        </w:rPr>
        <w:t xml:space="preserve"> выше </w:t>
      </w:r>
      <w:r w:rsidRPr="000D5A3B">
        <w:rPr>
          <w:color w:val="000000"/>
          <w:sz w:val="28"/>
          <w:szCs w:val="28"/>
        </w:rPr>
        <w:t xml:space="preserve"> фрагмент принадлежит скрипту с именем </w:t>
      </w:r>
      <w:r w:rsidRPr="000D5A3B">
        <w:rPr>
          <w:color w:val="000000"/>
          <w:sz w:val="28"/>
          <w:szCs w:val="28"/>
          <w:lang w:val="en-US"/>
        </w:rPr>
        <w:t>script</w:t>
      </w:r>
      <w:r w:rsidRPr="000D5A3B">
        <w:rPr>
          <w:color w:val="000000"/>
          <w:sz w:val="28"/>
          <w:szCs w:val="28"/>
        </w:rPr>
        <w:t>.</w:t>
      </w:r>
      <w:r w:rsidRPr="000D5A3B">
        <w:rPr>
          <w:color w:val="000000"/>
          <w:sz w:val="28"/>
          <w:szCs w:val="28"/>
          <w:lang w:val="en-US"/>
        </w:rPr>
        <w:t>sh</w:t>
      </w:r>
      <w:r w:rsidRPr="000D5A3B">
        <w:rPr>
          <w:color w:val="000000"/>
          <w:sz w:val="28"/>
          <w:szCs w:val="28"/>
        </w:rPr>
        <w:t>. Тогда</w:t>
      </w:r>
      <w:r w:rsidR="00A87FDA" w:rsidRPr="000D5A3B">
        <w:rPr>
          <w:color w:val="000000"/>
          <w:sz w:val="28"/>
          <w:szCs w:val="28"/>
        </w:rPr>
        <w:t>, запустить</w:t>
      </w:r>
      <w:r w:rsidRPr="000D5A3B">
        <w:rPr>
          <w:color w:val="000000"/>
          <w:sz w:val="28"/>
          <w:szCs w:val="28"/>
        </w:rPr>
        <w:t xml:space="preserve"> на исполнение этот скрипт </w:t>
      </w:r>
      <w:r w:rsidR="00A87FDA" w:rsidRPr="000D5A3B">
        <w:rPr>
          <w:color w:val="000000"/>
          <w:sz w:val="28"/>
          <w:szCs w:val="28"/>
        </w:rPr>
        <w:t xml:space="preserve"> можно </w:t>
      </w:r>
      <w:r w:rsidRPr="000D5A3B">
        <w:rPr>
          <w:color w:val="000000"/>
          <w:sz w:val="28"/>
          <w:szCs w:val="28"/>
        </w:rPr>
        <w:t>так</w:t>
      </w:r>
      <w:r w:rsidR="00A87FDA" w:rsidRPr="000D5A3B">
        <w:rPr>
          <w:color w:val="000000"/>
          <w:sz w:val="28"/>
          <w:szCs w:val="28"/>
        </w:rPr>
        <w:t>:</w:t>
      </w:r>
    </w:p>
    <w:p w:rsidR="008B2BED" w:rsidRPr="000D5A3B" w:rsidRDefault="008B2BED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8B2BED" w:rsidP="000D5A3B">
      <w:pPr>
        <w:shd w:val="clear" w:color="auto" w:fill="FFFFFF"/>
        <w:jc w:val="both"/>
        <w:rPr>
          <w:color w:val="000000"/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</w:rPr>
        <w:t xml:space="preserve">         </w:t>
      </w:r>
      <w:r w:rsidRPr="000D5A3B">
        <w:rPr>
          <w:color w:val="000000"/>
          <w:sz w:val="28"/>
          <w:szCs w:val="28"/>
          <w:lang w:val="en-US"/>
        </w:rPr>
        <w:t>[student@wpl  student</w:t>
      </w:r>
      <w:r w:rsidRPr="000D5A3B">
        <w:rPr>
          <w:b/>
          <w:color w:val="000000"/>
          <w:sz w:val="28"/>
          <w:szCs w:val="28"/>
          <w:lang w:val="en-US"/>
        </w:rPr>
        <w:t>]</w:t>
      </w:r>
      <w:r w:rsidRPr="000D5A3B">
        <w:rPr>
          <w:color w:val="000000"/>
          <w:sz w:val="28"/>
          <w:szCs w:val="28"/>
          <w:lang w:val="en-US"/>
        </w:rPr>
        <w:t>$</w:t>
      </w:r>
      <w:r w:rsidRPr="000D5A3B">
        <w:rPr>
          <w:b/>
          <w:color w:val="000000"/>
          <w:sz w:val="28"/>
          <w:szCs w:val="28"/>
          <w:lang w:val="en-US"/>
        </w:rPr>
        <w:t xml:space="preserve">./script.sh  </w:t>
      </w:r>
      <w:r w:rsidR="00A87FDA" w:rsidRPr="000D5A3B">
        <w:rPr>
          <w:b/>
          <w:color w:val="000000"/>
          <w:sz w:val="28"/>
          <w:szCs w:val="28"/>
          <w:lang w:val="en-US"/>
        </w:rPr>
        <w:t>-o  rtx.txt  -v  -f  CAT</w:t>
      </w:r>
      <w:r w:rsidR="00A87FDA" w:rsidRPr="000D5A3B">
        <w:rPr>
          <w:color w:val="000000"/>
          <w:sz w:val="28"/>
          <w:szCs w:val="28"/>
          <w:lang w:val="en-US"/>
        </w:rPr>
        <w:t>&lt;Enter&gt;</w:t>
      </w:r>
    </w:p>
    <w:p w:rsidR="00A87FDA" w:rsidRPr="000D5A3B" w:rsidRDefault="00A87FDA" w:rsidP="000D5A3B">
      <w:pPr>
        <w:shd w:val="clear" w:color="auto" w:fill="FFFFFF"/>
        <w:jc w:val="both"/>
        <w:rPr>
          <w:color w:val="000000"/>
          <w:sz w:val="28"/>
          <w:szCs w:val="28"/>
          <w:lang w:val="en-US"/>
        </w:rPr>
      </w:pPr>
    </w:p>
    <w:p w:rsidR="00A87FDA" w:rsidRPr="000D5A3B" w:rsidRDefault="00A87FDA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  <w:lang w:val="en-US"/>
        </w:rPr>
        <w:t xml:space="preserve"> </w:t>
      </w:r>
      <w:r w:rsidRPr="000D5A3B">
        <w:rPr>
          <w:color w:val="000000"/>
          <w:sz w:val="28"/>
          <w:szCs w:val="28"/>
        </w:rPr>
        <w:t>Приведенный выше фрагмент скрипта следовало бы изменить так:</w:t>
      </w:r>
    </w:p>
    <w:p w:rsidR="00F26DB8" w:rsidRPr="000D5A3B" w:rsidRDefault="00F26DB8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87FDA" w:rsidRPr="000D5A3B" w:rsidRDefault="00A87FDA" w:rsidP="000D5A3B">
      <w:pPr>
        <w:shd w:val="clear" w:color="auto" w:fill="FFFFFF"/>
        <w:jc w:val="both"/>
        <w:rPr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lastRenderedPageBreak/>
        <w:t>VERBOSE=false</w:t>
      </w:r>
    </w:p>
    <w:p w:rsidR="00A87FDA" w:rsidRPr="000D5A3B" w:rsidRDefault="00A87FDA" w:rsidP="000D5A3B">
      <w:pPr>
        <w:shd w:val="clear" w:color="auto" w:fill="FFFFFF"/>
        <w:jc w:val="both"/>
        <w:rPr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while getopts  f:o:v OPTION   ;</w:t>
      </w:r>
    </w:p>
    <w:p w:rsidR="00A87FDA" w:rsidRPr="000D5A3B" w:rsidRDefault="00A87FDA" w:rsidP="000D5A3B">
      <w:pPr>
        <w:shd w:val="clear" w:color="auto" w:fill="FFFFFF"/>
        <w:jc w:val="both"/>
        <w:rPr>
          <w:sz w:val="28"/>
          <w:szCs w:val="28"/>
          <w:lang w:val="en-US"/>
        </w:rPr>
      </w:pPr>
      <w:r w:rsidRPr="000D5A3B">
        <w:rPr>
          <w:sz w:val="28"/>
          <w:szCs w:val="28"/>
          <w:lang w:val="en-US"/>
        </w:rPr>
        <w:t>do</w:t>
      </w:r>
    </w:p>
    <w:p w:rsidR="00A87FDA" w:rsidRPr="000D5A3B" w:rsidRDefault="00A87FDA" w:rsidP="000D5A3B">
      <w:pPr>
        <w:shd w:val="clear" w:color="auto" w:fill="FFFFFF"/>
        <w:jc w:val="both"/>
        <w:rPr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case  "$OPTION"   in</w:t>
      </w:r>
    </w:p>
    <w:p w:rsidR="00A87FDA" w:rsidRPr="000D5A3B" w:rsidRDefault="00A87FDA" w:rsidP="000D5A3B">
      <w:pPr>
        <w:shd w:val="clear" w:color="auto" w:fill="FFFFFF"/>
        <w:jc w:val="both"/>
        <w:rPr>
          <w:color w:val="000000"/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f)   INFILE="$OPTARG"</w:t>
      </w:r>
    </w:p>
    <w:p w:rsidR="00A87FDA" w:rsidRPr="000D5A3B" w:rsidRDefault="00A87FDA" w:rsidP="000D5A3B">
      <w:pPr>
        <w:shd w:val="clear" w:color="auto" w:fill="FFFFFF"/>
        <w:jc w:val="both"/>
        <w:rPr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;;</w:t>
      </w:r>
    </w:p>
    <w:p w:rsidR="00A87FDA" w:rsidRPr="000D5A3B" w:rsidRDefault="00A87FDA" w:rsidP="000D5A3B">
      <w:pPr>
        <w:shd w:val="clear" w:color="auto" w:fill="FFFFFF"/>
        <w:jc w:val="both"/>
        <w:rPr>
          <w:color w:val="000000"/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o)   DUTFILE="$OPTARG"</w:t>
      </w:r>
    </w:p>
    <w:p w:rsidR="00A87FDA" w:rsidRPr="000D5A3B" w:rsidRDefault="00A87FDA" w:rsidP="000D5A3B">
      <w:pPr>
        <w:shd w:val="clear" w:color="auto" w:fill="FFFFFF"/>
        <w:jc w:val="both"/>
        <w:rPr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;;</w:t>
      </w:r>
    </w:p>
    <w:p w:rsidR="00A87FDA" w:rsidRPr="000D5A3B" w:rsidRDefault="00A87FDA" w:rsidP="000D5A3B">
      <w:pPr>
        <w:shd w:val="clear" w:color="auto" w:fill="FFFFFF"/>
        <w:jc w:val="both"/>
        <w:rPr>
          <w:color w:val="000000"/>
          <w:sz w:val="28"/>
          <w:szCs w:val="28"/>
          <w:lang w:val="en-US"/>
        </w:rPr>
      </w:pPr>
      <w:r w:rsidRPr="000D5A3B">
        <w:rPr>
          <w:color w:val="000000"/>
          <w:sz w:val="28"/>
          <w:szCs w:val="28"/>
          <w:lang w:val="en-US"/>
        </w:rPr>
        <w:t>v)  VERBOSE=true</w:t>
      </w:r>
    </w:p>
    <w:p w:rsidR="00A87FDA" w:rsidRPr="000D5A3B" w:rsidRDefault="00A87FDA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;;</w:t>
      </w:r>
    </w:p>
    <w:p w:rsidR="00A87FDA" w:rsidRPr="000D5A3B" w:rsidRDefault="00A87FDA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\?)   </w:t>
      </w:r>
      <w:r w:rsidRPr="000D5A3B">
        <w:rPr>
          <w:color w:val="000000"/>
          <w:sz w:val="28"/>
          <w:szCs w:val="28"/>
          <w:lang w:val="en-US"/>
        </w:rPr>
        <w:t>echo</w:t>
      </w:r>
      <w:r w:rsidRPr="000D5A3B">
        <w:rPr>
          <w:color w:val="000000"/>
          <w:sz w:val="28"/>
          <w:szCs w:val="28"/>
        </w:rPr>
        <w:t xml:space="preserve">   "ничего не найдено в строке”</w:t>
      </w:r>
    </w:p>
    <w:p w:rsidR="00A87FDA" w:rsidRPr="000D5A3B" w:rsidRDefault="00A87FDA" w:rsidP="000D5A3B">
      <w:pPr>
        <w:shd w:val="clear" w:color="auto" w:fill="FFFFFF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;;   </w:t>
      </w:r>
    </w:p>
    <w:p w:rsidR="00A87FDA" w:rsidRPr="000D5A3B" w:rsidRDefault="00282ABA" w:rsidP="000D5A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 w:rsidR="00A87FDA" w:rsidRPr="000D5A3B">
        <w:rPr>
          <w:color w:val="000000"/>
          <w:sz w:val="28"/>
          <w:szCs w:val="28"/>
          <w:lang w:val="en-US"/>
        </w:rPr>
        <w:t>sac</w:t>
      </w:r>
    </w:p>
    <w:p w:rsidR="00A87FDA" w:rsidRPr="000D5A3B" w:rsidRDefault="00282ABA" w:rsidP="000D5A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 w:rsidR="00A87FDA" w:rsidRPr="000D5A3B">
        <w:rPr>
          <w:color w:val="000000"/>
          <w:sz w:val="28"/>
          <w:szCs w:val="28"/>
          <w:lang w:val="en-US"/>
        </w:rPr>
        <w:t>one</w:t>
      </w:r>
    </w:p>
    <w:p w:rsidR="00F26DB8" w:rsidRPr="000D5A3B" w:rsidRDefault="00F26DB8" w:rsidP="000D5A3B">
      <w:pPr>
        <w:jc w:val="both"/>
        <w:rPr>
          <w:color w:val="000000"/>
          <w:sz w:val="28"/>
          <w:szCs w:val="28"/>
        </w:rPr>
      </w:pPr>
    </w:p>
    <w:p w:rsidR="00A87FDA" w:rsidRPr="000D5A3B" w:rsidRDefault="00F26DB8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Первой буде</w:t>
      </w:r>
      <w:r w:rsidR="00A87FDA" w:rsidRPr="000D5A3B">
        <w:rPr>
          <w:color w:val="000000"/>
          <w:sz w:val="28"/>
          <w:szCs w:val="28"/>
        </w:rPr>
        <w:t xml:space="preserve">т обнаружена командой </w:t>
      </w:r>
      <w:r w:rsidR="00A87FDA" w:rsidRPr="000D5A3B">
        <w:rPr>
          <w:color w:val="000000"/>
          <w:sz w:val="28"/>
          <w:szCs w:val="28"/>
          <w:lang w:val="en-US"/>
        </w:rPr>
        <w:t>getopts</w:t>
      </w:r>
      <w:r w:rsidR="00A87FDA" w:rsidRPr="000D5A3B">
        <w:rPr>
          <w:color w:val="000000"/>
          <w:sz w:val="28"/>
          <w:szCs w:val="28"/>
        </w:rPr>
        <w:t xml:space="preserve"> </w:t>
      </w:r>
      <w:r w:rsidR="006E6D58" w:rsidRPr="000D5A3B">
        <w:rPr>
          <w:color w:val="000000"/>
          <w:sz w:val="28"/>
          <w:szCs w:val="28"/>
        </w:rPr>
        <w:t xml:space="preserve">опция  </w:t>
      </w:r>
      <w:r w:rsidR="006E6D58" w:rsidRPr="000D5A3B">
        <w:rPr>
          <w:b/>
          <w:i/>
          <w:color w:val="000000"/>
          <w:sz w:val="28"/>
          <w:szCs w:val="28"/>
        </w:rPr>
        <w:t xml:space="preserve">-о. </w:t>
      </w:r>
      <w:r w:rsidRPr="000D5A3B">
        <w:rPr>
          <w:color w:val="000000"/>
          <w:sz w:val="28"/>
          <w:szCs w:val="28"/>
        </w:rPr>
        <w:t xml:space="preserve">Эта опция помечена в команде </w:t>
      </w:r>
      <w:r w:rsidRPr="000D5A3B">
        <w:rPr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 xml:space="preserve"> как длинная, т.е. </w:t>
      </w:r>
      <w:r w:rsidRPr="000D5A3B">
        <w:rPr>
          <w:b/>
          <w:color w:val="000000"/>
          <w:sz w:val="28"/>
          <w:szCs w:val="28"/>
          <w:lang w:val="en-US"/>
        </w:rPr>
        <w:t>rtx</w:t>
      </w:r>
      <w:r w:rsidRPr="000D5A3B">
        <w:rPr>
          <w:b/>
          <w:color w:val="000000"/>
          <w:sz w:val="28"/>
          <w:szCs w:val="28"/>
        </w:rPr>
        <w:t>.</w:t>
      </w:r>
      <w:r w:rsidRPr="000D5A3B">
        <w:rPr>
          <w:b/>
          <w:color w:val="000000"/>
          <w:sz w:val="28"/>
          <w:szCs w:val="28"/>
          <w:lang w:val="en-US"/>
        </w:rPr>
        <w:t>txt</w:t>
      </w:r>
      <w:r w:rsidRPr="000D5A3B">
        <w:rPr>
          <w:b/>
          <w:color w:val="000000"/>
          <w:sz w:val="28"/>
          <w:szCs w:val="28"/>
        </w:rPr>
        <w:t xml:space="preserve"> ( </w:t>
      </w:r>
      <w:r w:rsidRPr="000D5A3B">
        <w:rPr>
          <w:color w:val="000000"/>
          <w:sz w:val="28"/>
          <w:szCs w:val="28"/>
        </w:rPr>
        <w:t xml:space="preserve">имя файла) – это параметр опции </w:t>
      </w:r>
      <w:r w:rsidRPr="000D5A3B">
        <w:rPr>
          <w:b/>
          <w:i/>
          <w:color w:val="000000"/>
          <w:sz w:val="28"/>
          <w:szCs w:val="28"/>
        </w:rPr>
        <w:t>–о</w:t>
      </w:r>
      <w:r w:rsidRPr="000D5A3B">
        <w:rPr>
          <w:color w:val="000000"/>
          <w:sz w:val="28"/>
          <w:szCs w:val="28"/>
        </w:rPr>
        <w:t>.</w:t>
      </w:r>
    </w:p>
    <w:p w:rsidR="003E54B4" w:rsidRPr="000D5A3B" w:rsidRDefault="00F26DB8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Имя файла </w:t>
      </w:r>
      <w:r w:rsidRPr="000D5A3B">
        <w:rPr>
          <w:color w:val="000000"/>
          <w:sz w:val="28"/>
          <w:szCs w:val="28"/>
          <w:lang w:val="en-US"/>
        </w:rPr>
        <w:t>rtx</w:t>
      </w:r>
      <w:r w:rsidRPr="000D5A3B">
        <w:rPr>
          <w:color w:val="000000"/>
          <w:sz w:val="28"/>
          <w:szCs w:val="28"/>
        </w:rPr>
        <w:t>.</w:t>
      </w:r>
      <w:r w:rsidRPr="000D5A3B">
        <w:rPr>
          <w:color w:val="000000"/>
          <w:sz w:val="28"/>
          <w:szCs w:val="28"/>
          <w:lang w:val="en-US"/>
        </w:rPr>
        <w:t>txt</w:t>
      </w:r>
      <w:r w:rsidRPr="000D5A3B">
        <w:rPr>
          <w:color w:val="000000"/>
          <w:sz w:val="28"/>
          <w:szCs w:val="28"/>
        </w:rPr>
        <w:t xml:space="preserve"> будет записано в переменную </w:t>
      </w:r>
      <w:r w:rsidRPr="000D5A3B">
        <w:rPr>
          <w:color w:val="000000"/>
          <w:sz w:val="28"/>
          <w:szCs w:val="28"/>
          <w:lang w:val="en-US"/>
        </w:rPr>
        <w:t>OPTARG</w:t>
      </w:r>
      <w:r w:rsidRPr="000D5A3B">
        <w:rPr>
          <w:color w:val="000000"/>
          <w:sz w:val="28"/>
          <w:szCs w:val="28"/>
        </w:rPr>
        <w:t xml:space="preserve">. Далее начнет работу блок </w:t>
      </w:r>
      <w:r w:rsidRPr="000D5A3B">
        <w:rPr>
          <w:color w:val="000000"/>
          <w:sz w:val="28"/>
          <w:szCs w:val="28"/>
          <w:lang w:val="en-US"/>
        </w:rPr>
        <w:t>case</w:t>
      </w:r>
      <w:r w:rsidRPr="000D5A3B">
        <w:rPr>
          <w:color w:val="000000"/>
          <w:sz w:val="28"/>
          <w:szCs w:val="28"/>
        </w:rPr>
        <w:t>-</w:t>
      </w:r>
      <w:r w:rsidRPr="000D5A3B">
        <w:rPr>
          <w:color w:val="000000"/>
          <w:sz w:val="28"/>
          <w:szCs w:val="28"/>
          <w:lang w:val="en-US"/>
        </w:rPr>
        <w:t>esac</w:t>
      </w:r>
      <w:r w:rsidRPr="000D5A3B">
        <w:rPr>
          <w:color w:val="000000"/>
          <w:sz w:val="28"/>
          <w:szCs w:val="28"/>
        </w:rPr>
        <w:t xml:space="preserve">  и исполнит свой блок, помеченный меткой о). В этом блоке будет определена переменная </w:t>
      </w:r>
      <w:r w:rsidRPr="000D5A3B">
        <w:rPr>
          <w:color w:val="000000"/>
          <w:sz w:val="28"/>
          <w:szCs w:val="28"/>
          <w:lang w:val="en-US"/>
        </w:rPr>
        <w:t>DUTFILE</w:t>
      </w:r>
      <w:r w:rsidRPr="000D5A3B">
        <w:rPr>
          <w:color w:val="000000"/>
          <w:sz w:val="28"/>
          <w:szCs w:val="28"/>
        </w:rPr>
        <w:t xml:space="preserve">,  в которую запишется значение переменной </w:t>
      </w:r>
      <w:r w:rsidRPr="000D5A3B">
        <w:rPr>
          <w:color w:val="000000"/>
          <w:sz w:val="28"/>
          <w:szCs w:val="28"/>
          <w:lang w:val="en-US"/>
        </w:rPr>
        <w:t>OPTARG</w:t>
      </w:r>
      <w:r w:rsidRPr="000D5A3B">
        <w:rPr>
          <w:color w:val="000000"/>
          <w:sz w:val="28"/>
          <w:szCs w:val="28"/>
        </w:rPr>
        <w:t xml:space="preserve">, т.е.имя файла </w:t>
      </w:r>
      <w:r w:rsidRPr="000D5A3B">
        <w:rPr>
          <w:color w:val="000000"/>
          <w:sz w:val="28"/>
          <w:szCs w:val="28"/>
          <w:lang w:val="en-US"/>
        </w:rPr>
        <w:t>rtx</w:t>
      </w:r>
      <w:r w:rsidRPr="000D5A3B">
        <w:rPr>
          <w:color w:val="000000"/>
          <w:sz w:val="28"/>
          <w:szCs w:val="28"/>
        </w:rPr>
        <w:t>.</w:t>
      </w:r>
      <w:r w:rsidRPr="000D5A3B">
        <w:rPr>
          <w:color w:val="000000"/>
          <w:sz w:val="28"/>
          <w:szCs w:val="28"/>
          <w:lang w:val="en-US"/>
        </w:rPr>
        <w:t>txt</w:t>
      </w:r>
      <w:r w:rsidRPr="000D5A3B">
        <w:rPr>
          <w:color w:val="000000"/>
          <w:sz w:val="28"/>
          <w:szCs w:val="28"/>
        </w:rPr>
        <w:t>.</w:t>
      </w:r>
    </w:p>
    <w:p w:rsidR="00F26DB8" w:rsidRPr="000D5A3B" w:rsidRDefault="003E54B4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Благодаря тому, что команда </w:t>
      </w:r>
      <w:r w:rsidRPr="000D5A3B">
        <w:rPr>
          <w:color w:val="000000"/>
          <w:sz w:val="28"/>
          <w:szCs w:val="28"/>
          <w:lang w:val="en-US"/>
        </w:rPr>
        <w:t>getopts</w:t>
      </w:r>
      <w:r w:rsidRPr="000D5A3B">
        <w:rPr>
          <w:color w:val="000000"/>
          <w:sz w:val="28"/>
          <w:szCs w:val="28"/>
        </w:rPr>
        <w:t xml:space="preserve"> включена в циклическую команду </w:t>
      </w:r>
      <w:r w:rsidRPr="000D5A3B">
        <w:rPr>
          <w:color w:val="000000"/>
          <w:sz w:val="28"/>
          <w:szCs w:val="28"/>
          <w:lang w:val="en-US"/>
        </w:rPr>
        <w:t>while</w:t>
      </w:r>
      <w:r w:rsidRPr="000D5A3B">
        <w:rPr>
          <w:color w:val="000000"/>
          <w:sz w:val="28"/>
          <w:szCs w:val="28"/>
        </w:rPr>
        <w:t>, она продолжит разбор опций в командной строке и далее обнаружит опцию –</w:t>
      </w:r>
      <w:r w:rsidRPr="000D5A3B">
        <w:rPr>
          <w:color w:val="000000"/>
          <w:sz w:val="28"/>
          <w:szCs w:val="28"/>
          <w:lang w:val="en-US"/>
        </w:rPr>
        <w:t>v</w:t>
      </w:r>
      <w:r w:rsidRPr="000D5A3B">
        <w:rPr>
          <w:color w:val="000000"/>
          <w:sz w:val="28"/>
          <w:szCs w:val="28"/>
        </w:rPr>
        <w:t xml:space="preserve">, значение которой запишет в переменную </w:t>
      </w:r>
      <w:r w:rsidR="00282ABA">
        <w:rPr>
          <w:color w:val="000000"/>
          <w:sz w:val="28"/>
          <w:szCs w:val="28"/>
          <w:lang w:val="en-US"/>
        </w:rPr>
        <w:t>OPTION</w:t>
      </w:r>
      <w:r w:rsidRPr="000D5A3B">
        <w:rPr>
          <w:color w:val="000000"/>
          <w:sz w:val="28"/>
          <w:szCs w:val="28"/>
        </w:rPr>
        <w:t xml:space="preserve">.  А команда </w:t>
      </w:r>
      <w:r w:rsidRPr="000D5A3B">
        <w:rPr>
          <w:color w:val="000000"/>
          <w:sz w:val="28"/>
          <w:szCs w:val="28"/>
          <w:lang w:val="en-US"/>
        </w:rPr>
        <w:t>case</w:t>
      </w:r>
      <w:r w:rsidRPr="000D5A3B">
        <w:rPr>
          <w:color w:val="000000"/>
          <w:sz w:val="28"/>
          <w:szCs w:val="28"/>
        </w:rPr>
        <w:t>-</w:t>
      </w:r>
      <w:r w:rsidRPr="000D5A3B">
        <w:rPr>
          <w:color w:val="000000"/>
          <w:sz w:val="28"/>
          <w:szCs w:val="28"/>
          <w:lang w:val="en-US"/>
        </w:rPr>
        <w:t>esac</w:t>
      </w:r>
      <w:r w:rsidRPr="000D5A3B">
        <w:rPr>
          <w:color w:val="000000"/>
          <w:sz w:val="28"/>
          <w:szCs w:val="28"/>
        </w:rPr>
        <w:t xml:space="preserve"> исполнит блок, помеченный меткой  </w:t>
      </w:r>
      <w:r w:rsidRPr="000D5A3B">
        <w:rPr>
          <w:color w:val="000000"/>
          <w:sz w:val="28"/>
          <w:szCs w:val="28"/>
          <w:lang w:val="en-US"/>
        </w:rPr>
        <w:t>v</w:t>
      </w:r>
      <w:r w:rsidRPr="000D5A3B">
        <w:rPr>
          <w:color w:val="000000"/>
          <w:sz w:val="28"/>
          <w:szCs w:val="28"/>
        </w:rPr>
        <w:t>) и т.д.</w:t>
      </w:r>
    </w:p>
    <w:p w:rsidR="009073F2" w:rsidRDefault="009073F2" w:rsidP="009073F2"/>
    <w:p w:rsidR="009073F2" w:rsidRPr="009073F2" w:rsidRDefault="009073F2" w:rsidP="009073F2">
      <w:pPr>
        <w:rPr>
          <w:b/>
          <w:sz w:val="28"/>
          <w:szCs w:val="28"/>
        </w:rPr>
      </w:pPr>
      <w:r w:rsidRPr="009073F2">
        <w:rPr>
          <w:b/>
          <w:sz w:val="28"/>
          <w:szCs w:val="28"/>
        </w:rPr>
        <w:t>Номер варианты выбирается по последним двум цифрам пароля по таблице: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494"/>
        <w:gridCol w:w="494"/>
        <w:gridCol w:w="494"/>
        <w:gridCol w:w="513"/>
        <w:gridCol w:w="494"/>
        <w:gridCol w:w="494"/>
        <w:gridCol w:w="494"/>
        <w:gridCol w:w="523"/>
        <w:gridCol w:w="494"/>
        <w:gridCol w:w="494"/>
        <w:gridCol w:w="494"/>
        <w:gridCol w:w="494"/>
      </w:tblGrid>
      <w:tr w:rsidR="000A69B1" w:rsidRPr="009073F2" w:rsidTr="000A69B1">
        <w:tc>
          <w:tcPr>
            <w:tcW w:w="1139" w:type="dxa"/>
            <w:shd w:val="clear" w:color="auto" w:fill="auto"/>
          </w:tcPr>
          <w:p w:rsidR="009073F2" w:rsidRPr="009073F2" w:rsidRDefault="009073F2" w:rsidP="009073F2">
            <w:r w:rsidRPr="009073F2">
              <w:t>последние</w:t>
            </w:r>
          </w:p>
          <w:p w:rsidR="009073F2" w:rsidRPr="009073F2" w:rsidRDefault="009073F2" w:rsidP="009073F2">
            <w:r w:rsidRPr="009073F2">
              <w:t>две цифры</w:t>
            </w:r>
          </w:p>
          <w:p w:rsidR="009073F2" w:rsidRPr="009073F2" w:rsidRDefault="009073F2" w:rsidP="009073F2">
            <w:r w:rsidRPr="009073F2">
              <w:t>пароля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01,</w:t>
            </w:r>
          </w:p>
          <w:p w:rsidR="009073F2" w:rsidRPr="009073F2" w:rsidRDefault="009073F2" w:rsidP="009073F2">
            <w:r w:rsidRPr="009073F2">
              <w:t>13,</w:t>
            </w:r>
          </w:p>
          <w:p w:rsidR="009073F2" w:rsidRPr="009073F2" w:rsidRDefault="009073F2" w:rsidP="009073F2">
            <w:r w:rsidRPr="009073F2">
              <w:t>25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02,</w:t>
            </w:r>
          </w:p>
          <w:p w:rsidR="009073F2" w:rsidRPr="009073F2" w:rsidRDefault="009073F2" w:rsidP="009073F2">
            <w:r w:rsidRPr="009073F2">
              <w:t>14,</w:t>
            </w:r>
          </w:p>
          <w:p w:rsidR="009073F2" w:rsidRPr="009073F2" w:rsidRDefault="009073F2" w:rsidP="009073F2">
            <w:r w:rsidRPr="009073F2">
              <w:t>26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03,</w:t>
            </w:r>
          </w:p>
          <w:p w:rsidR="009073F2" w:rsidRPr="009073F2" w:rsidRDefault="009073F2" w:rsidP="009073F2">
            <w:r w:rsidRPr="009073F2">
              <w:t>15,</w:t>
            </w:r>
          </w:p>
          <w:p w:rsidR="009073F2" w:rsidRPr="009073F2" w:rsidRDefault="009073F2" w:rsidP="009073F2">
            <w:r w:rsidRPr="009073F2">
              <w:t>27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04,</w:t>
            </w:r>
          </w:p>
          <w:p w:rsidR="009073F2" w:rsidRPr="009073F2" w:rsidRDefault="009073F2" w:rsidP="009073F2">
            <w:r w:rsidRPr="009073F2">
              <w:t>16,</w:t>
            </w:r>
          </w:p>
          <w:p w:rsidR="009073F2" w:rsidRPr="009073F2" w:rsidRDefault="009073F2" w:rsidP="009073F2">
            <w:r w:rsidRPr="009073F2">
              <w:t>28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05,</w:t>
            </w:r>
          </w:p>
          <w:p w:rsidR="009073F2" w:rsidRPr="009073F2" w:rsidRDefault="009073F2" w:rsidP="009073F2">
            <w:r w:rsidRPr="009073F2">
              <w:t>17,</w:t>
            </w:r>
          </w:p>
          <w:p w:rsidR="009073F2" w:rsidRPr="009073F2" w:rsidRDefault="009073F2" w:rsidP="009073F2">
            <w:r w:rsidRPr="009073F2">
              <w:t>29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06,</w:t>
            </w:r>
          </w:p>
          <w:p w:rsidR="009073F2" w:rsidRPr="009073F2" w:rsidRDefault="009073F2" w:rsidP="009073F2">
            <w:r w:rsidRPr="009073F2">
              <w:t>18,</w:t>
            </w:r>
          </w:p>
          <w:p w:rsidR="009073F2" w:rsidRPr="009073F2" w:rsidRDefault="009073F2" w:rsidP="009073F2">
            <w:r w:rsidRPr="009073F2">
              <w:t>30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07,</w:t>
            </w:r>
          </w:p>
          <w:p w:rsidR="009073F2" w:rsidRPr="009073F2" w:rsidRDefault="009073F2" w:rsidP="009073F2">
            <w:r w:rsidRPr="009073F2">
              <w:t>19,</w:t>
            </w:r>
          </w:p>
          <w:p w:rsidR="009073F2" w:rsidRPr="009073F2" w:rsidRDefault="009073F2" w:rsidP="009073F2">
            <w:r w:rsidRPr="009073F2">
              <w:t>31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08,</w:t>
            </w:r>
          </w:p>
          <w:p w:rsidR="009073F2" w:rsidRPr="009073F2" w:rsidRDefault="009073F2" w:rsidP="009073F2">
            <w:r w:rsidRPr="009073F2">
              <w:t>20,</w:t>
            </w:r>
          </w:p>
          <w:p w:rsidR="009073F2" w:rsidRPr="009073F2" w:rsidRDefault="009073F2" w:rsidP="009073F2">
            <w:r w:rsidRPr="009073F2">
              <w:t>32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09,</w:t>
            </w:r>
          </w:p>
          <w:p w:rsidR="009073F2" w:rsidRPr="009073F2" w:rsidRDefault="009073F2" w:rsidP="009073F2">
            <w:r w:rsidRPr="009073F2">
              <w:t>21,</w:t>
            </w:r>
          </w:p>
          <w:p w:rsidR="009073F2" w:rsidRPr="009073F2" w:rsidRDefault="009073F2" w:rsidP="009073F2">
            <w:r w:rsidRPr="009073F2">
              <w:t>33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10,</w:t>
            </w:r>
          </w:p>
          <w:p w:rsidR="009073F2" w:rsidRPr="009073F2" w:rsidRDefault="009073F2" w:rsidP="009073F2">
            <w:r w:rsidRPr="009073F2">
              <w:t>22,</w:t>
            </w:r>
          </w:p>
          <w:p w:rsidR="009073F2" w:rsidRPr="009073F2" w:rsidRDefault="009073F2" w:rsidP="009073F2">
            <w:r w:rsidRPr="009073F2">
              <w:t>34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11,</w:t>
            </w:r>
          </w:p>
          <w:p w:rsidR="009073F2" w:rsidRPr="009073F2" w:rsidRDefault="009073F2" w:rsidP="009073F2">
            <w:r w:rsidRPr="009073F2">
              <w:t>23,</w:t>
            </w:r>
          </w:p>
          <w:p w:rsidR="009073F2" w:rsidRPr="009073F2" w:rsidRDefault="009073F2" w:rsidP="009073F2">
            <w:r w:rsidRPr="009073F2">
              <w:t>34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073F2" w:rsidRPr="009073F2" w:rsidRDefault="009073F2" w:rsidP="009073F2">
            <w:r w:rsidRPr="009073F2">
              <w:t>12,</w:t>
            </w:r>
          </w:p>
          <w:p w:rsidR="009073F2" w:rsidRPr="009073F2" w:rsidRDefault="009073F2" w:rsidP="009073F2">
            <w:r w:rsidRPr="009073F2">
              <w:t>24,</w:t>
            </w:r>
          </w:p>
          <w:p w:rsidR="009073F2" w:rsidRPr="009073F2" w:rsidRDefault="009073F2" w:rsidP="009073F2">
            <w:r w:rsidRPr="009073F2">
              <w:t>35</w:t>
            </w:r>
          </w:p>
        </w:tc>
      </w:tr>
      <w:tr w:rsidR="000A69B1" w:rsidRPr="009073F2" w:rsidTr="000A69B1">
        <w:tc>
          <w:tcPr>
            <w:tcW w:w="1139" w:type="dxa"/>
            <w:shd w:val="clear" w:color="auto" w:fill="auto"/>
          </w:tcPr>
          <w:p w:rsidR="009073F2" w:rsidRPr="009073F2" w:rsidRDefault="009073F2" w:rsidP="009073F2">
            <w:r w:rsidRPr="009073F2">
              <w:t>вариант</w:t>
            </w:r>
          </w:p>
        </w:tc>
        <w:tc>
          <w:tcPr>
            <w:tcW w:w="494" w:type="dxa"/>
            <w:shd w:val="clear" w:color="auto" w:fill="auto"/>
          </w:tcPr>
          <w:p w:rsidR="009073F2" w:rsidRPr="009073F2" w:rsidRDefault="009073F2" w:rsidP="009073F2">
            <w:r w:rsidRPr="009073F2">
              <w:t>1</w:t>
            </w:r>
          </w:p>
        </w:tc>
        <w:tc>
          <w:tcPr>
            <w:tcW w:w="494" w:type="dxa"/>
            <w:shd w:val="clear" w:color="auto" w:fill="auto"/>
          </w:tcPr>
          <w:p w:rsidR="009073F2" w:rsidRPr="009073F2" w:rsidRDefault="009073F2" w:rsidP="009073F2">
            <w:r w:rsidRPr="009073F2">
              <w:t>2</w:t>
            </w:r>
          </w:p>
        </w:tc>
        <w:tc>
          <w:tcPr>
            <w:tcW w:w="494" w:type="dxa"/>
            <w:shd w:val="clear" w:color="auto" w:fill="auto"/>
          </w:tcPr>
          <w:p w:rsidR="009073F2" w:rsidRPr="009073F2" w:rsidRDefault="009073F2" w:rsidP="009073F2">
            <w:r w:rsidRPr="009073F2">
              <w:t>3</w:t>
            </w:r>
          </w:p>
        </w:tc>
        <w:tc>
          <w:tcPr>
            <w:tcW w:w="513" w:type="dxa"/>
            <w:shd w:val="clear" w:color="auto" w:fill="auto"/>
          </w:tcPr>
          <w:p w:rsidR="009073F2" w:rsidRPr="009073F2" w:rsidRDefault="009073F2" w:rsidP="009073F2">
            <w:r w:rsidRPr="009073F2">
              <w:t>4</w:t>
            </w:r>
          </w:p>
        </w:tc>
        <w:tc>
          <w:tcPr>
            <w:tcW w:w="494" w:type="dxa"/>
            <w:shd w:val="clear" w:color="auto" w:fill="auto"/>
          </w:tcPr>
          <w:p w:rsidR="009073F2" w:rsidRPr="009073F2" w:rsidRDefault="009073F2" w:rsidP="009073F2">
            <w:r w:rsidRPr="009073F2">
              <w:t>5</w:t>
            </w:r>
          </w:p>
        </w:tc>
        <w:tc>
          <w:tcPr>
            <w:tcW w:w="494" w:type="dxa"/>
            <w:shd w:val="clear" w:color="auto" w:fill="auto"/>
          </w:tcPr>
          <w:p w:rsidR="009073F2" w:rsidRPr="009073F2" w:rsidRDefault="009073F2" w:rsidP="009073F2">
            <w:r w:rsidRPr="009073F2">
              <w:t>6</w:t>
            </w:r>
          </w:p>
        </w:tc>
        <w:tc>
          <w:tcPr>
            <w:tcW w:w="494" w:type="dxa"/>
            <w:shd w:val="clear" w:color="auto" w:fill="auto"/>
          </w:tcPr>
          <w:p w:rsidR="009073F2" w:rsidRPr="009073F2" w:rsidRDefault="009073F2" w:rsidP="009073F2">
            <w:r w:rsidRPr="009073F2">
              <w:t>7</w:t>
            </w:r>
          </w:p>
        </w:tc>
        <w:tc>
          <w:tcPr>
            <w:tcW w:w="523" w:type="dxa"/>
            <w:shd w:val="clear" w:color="auto" w:fill="auto"/>
          </w:tcPr>
          <w:p w:rsidR="009073F2" w:rsidRPr="009073F2" w:rsidRDefault="009073F2" w:rsidP="009073F2">
            <w:r w:rsidRPr="009073F2">
              <w:t>8</w:t>
            </w:r>
          </w:p>
        </w:tc>
        <w:tc>
          <w:tcPr>
            <w:tcW w:w="494" w:type="dxa"/>
            <w:shd w:val="clear" w:color="auto" w:fill="auto"/>
          </w:tcPr>
          <w:p w:rsidR="009073F2" w:rsidRPr="009073F2" w:rsidRDefault="009073F2" w:rsidP="009073F2">
            <w:r w:rsidRPr="009073F2">
              <w:t>9</w:t>
            </w:r>
          </w:p>
        </w:tc>
        <w:tc>
          <w:tcPr>
            <w:tcW w:w="494" w:type="dxa"/>
            <w:shd w:val="clear" w:color="auto" w:fill="auto"/>
          </w:tcPr>
          <w:p w:rsidR="009073F2" w:rsidRPr="009073F2" w:rsidRDefault="009073F2" w:rsidP="009073F2">
            <w:r w:rsidRPr="009073F2">
              <w:t>10</w:t>
            </w:r>
          </w:p>
        </w:tc>
        <w:tc>
          <w:tcPr>
            <w:tcW w:w="494" w:type="dxa"/>
            <w:shd w:val="clear" w:color="auto" w:fill="auto"/>
          </w:tcPr>
          <w:p w:rsidR="009073F2" w:rsidRPr="009073F2" w:rsidRDefault="009073F2" w:rsidP="009073F2">
            <w:r w:rsidRPr="009073F2">
              <w:t>11</w:t>
            </w:r>
          </w:p>
        </w:tc>
        <w:tc>
          <w:tcPr>
            <w:tcW w:w="494" w:type="dxa"/>
            <w:shd w:val="clear" w:color="auto" w:fill="auto"/>
          </w:tcPr>
          <w:p w:rsidR="009073F2" w:rsidRPr="009073F2" w:rsidRDefault="009073F2" w:rsidP="009073F2">
            <w:r w:rsidRPr="009073F2">
              <w:t>12</w:t>
            </w:r>
          </w:p>
        </w:tc>
      </w:tr>
    </w:tbl>
    <w:p w:rsidR="009073F2" w:rsidRPr="009073F2" w:rsidRDefault="009073F2" w:rsidP="009073F2"/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83441" w:rsidRDefault="00BB6478" w:rsidP="00030EBE">
      <w:pPr>
        <w:pStyle w:val="1"/>
        <w:rPr>
          <w:b/>
          <w:sz w:val="28"/>
          <w:szCs w:val="28"/>
        </w:rPr>
      </w:pPr>
      <w:r w:rsidRPr="00030EBE">
        <w:rPr>
          <w:b/>
          <w:sz w:val="28"/>
          <w:szCs w:val="28"/>
        </w:rPr>
        <w:t xml:space="preserve">Варианты заданий к </w:t>
      </w:r>
      <w:r w:rsidR="00030EBE" w:rsidRPr="00030EBE">
        <w:rPr>
          <w:b/>
          <w:sz w:val="28"/>
          <w:szCs w:val="28"/>
        </w:rPr>
        <w:t>лабораторной</w:t>
      </w:r>
      <w:r w:rsidRPr="00030EBE">
        <w:rPr>
          <w:b/>
          <w:sz w:val="28"/>
          <w:szCs w:val="28"/>
        </w:rPr>
        <w:t xml:space="preserve"> работе</w:t>
      </w:r>
      <w:bookmarkStart w:id="0" w:name="_GoBack"/>
      <w:bookmarkEnd w:id="0"/>
    </w:p>
    <w:p w:rsidR="009073F2" w:rsidRDefault="009073F2" w:rsidP="009073F2"/>
    <w:p w:rsidR="004A7F3E" w:rsidRPr="000D5A3B" w:rsidRDefault="004A7F3E" w:rsidP="00030EBE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007"/>
      </w:tblGrid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center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№ варианта</w:t>
            </w:r>
          </w:p>
        </w:tc>
        <w:tc>
          <w:tcPr>
            <w:tcW w:w="8007" w:type="dxa"/>
            <w:shd w:val="clear" w:color="auto" w:fill="auto"/>
          </w:tcPr>
          <w:p w:rsidR="004A7F3E" w:rsidRPr="00B758AE" w:rsidRDefault="004A7F3E" w:rsidP="00B758AE">
            <w:pPr>
              <w:jc w:val="center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Задание</w:t>
            </w: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007" w:type="dxa"/>
            <w:shd w:val="clear" w:color="auto" w:fill="auto"/>
          </w:tcPr>
          <w:p w:rsidR="004A7F3E" w:rsidRPr="00B758AE" w:rsidRDefault="004A7F3E" w:rsidP="00B758AE">
            <w:pPr>
              <w:shd w:val="clear" w:color="auto" w:fill="FFFFFF"/>
              <w:jc w:val="both"/>
              <w:rPr>
                <w:i/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Написать скрипт, анализирующий параметры командной строки с помощью специальных переменных и </w:t>
            </w:r>
          </w:p>
          <w:p w:rsidR="004A7F3E" w:rsidRPr="00B758AE" w:rsidRDefault="004A7F3E" w:rsidP="00B758AE">
            <w:pPr>
              <w:shd w:val="clear" w:color="auto" w:fill="FFFFFF"/>
              <w:ind w:left="720"/>
              <w:jc w:val="both"/>
              <w:rPr>
                <w:i/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 с помощью команды </w:t>
            </w:r>
            <w:r w:rsidRPr="00B758AE">
              <w:rPr>
                <w:i/>
                <w:color w:val="000000"/>
                <w:sz w:val="28"/>
                <w:szCs w:val="28"/>
                <w:lang w:val="en-US"/>
              </w:rPr>
              <w:t>getopts</w:t>
            </w:r>
            <w:r w:rsidRPr="00B758AE">
              <w:rPr>
                <w:i/>
                <w:color w:val="000000"/>
                <w:sz w:val="28"/>
                <w:szCs w:val="28"/>
              </w:rPr>
              <w:t>.</w:t>
            </w:r>
          </w:p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 должен выполнять следующую работу:</w:t>
            </w:r>
          </w:p>
          <w:p w:rsidR="00BB116F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а) используя соответствующую спецпеременную вывести </w:t>
            </w:r>
            <w:r w:rsidR="00AB64DD" w:rsidRPr="00B758AE">
              <w:rPr>
                <w:color w:val="000000"/>
                <w:sz w:val="28"/>
                <w:szCs w:val="28"/>
              </w:rPr>
              <w:t xml:space="preserve">для скрипта </w:t>
            </w:r>
            <w:r w:rsidR="00BB116F" w:rsidRPr="00B758AE">
              <w:rPr>
                <w:color w:val="000000"/>
                <w:sz w:val="28"/>
                <w:szCs w:val="28"/>
              </w:rPr>
              <w:t>путь, указанный при его вызове.</w:t>
            </w:r>
          </w:p>
          <w:p w:rsidR="00BB116F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б)</w:t>
            </w:r>
            <w:r w:rsidR="00BB116F" w:rsidRPr="00B758AE">
              <w:rPr>
                <w:color w:val="000000"/>
                <w:sz w:val="28"/>
                <w:szCs w:val="28"/>
              </w:rPr>
              <w:t xml:space="preserve"> Число параметров, указанных при вызове скрипта.</w:t>
            </w:r>
          </w:p>
          <w:p w:rsidR="004A7F3E" w:rsidRPr="00B758AE" w:rsidRDefault="00373595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Скрипту возможна передача опций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(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c</w:t>
            </w:r>
            <w:r w:rsidRPr="00B758AE">
              <w:rPr>
                <w:color w:val="000000"/>
                <w:sz w:val="28"/>
                <w:szCs w:val="28"/>
              </w:rPr>
              <w:t xml:space="preserve"> дополнительным </w:t>
            </w:r>
            <w:r w:rsidRPr="00B758AE">
              <w:rPr>
                <w:color w:val="000000"/>
                <w:sz w:val="28"/>
                <w:szCs w:val="28"/>
              </w:rPr>
              <w:lastRenderedPageBreak/>
              <w:t>параметром) и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m</w:t>
            </w:r>
            <w:r w:rsidRPr="00B758AE">
              <w:rPr>
                <w:color w:val="000000"/>
                <w:sz w:val="28"/>
                <w:szCs w:val="28"/>
              </w:rPr>
              <w:t xml:space="preserve"> (короткая)</w:t>
            </w:r>
            <w:r w:rsidRPr="00B758AE">
              <w:rPr>
                <w:i/>
                <w:color w:val="000000"/>
                <w:sz w:val="28"/>
                <w:szCs w:val="28"/>
              </w:rPr>
              <w:t xml:space="preserve">. </w:t>
            </w:r>
            <w:r w:rsidRPr="00B758AE">
              <w:rPr>
                <w:color w:val="000000"/>
                <w:sz w:val="28"/>
                <w:szCs w:val="28"/>
              </w:rPr>
              <w:t>При обнаружении эти</w:t>
            </w:r>
            <w:r w:rsidR="00AB64DD" w:rsidRPr="00B758AE">
              <w:rPr>
                <w:color w:val="000000"/>
                <w:sz w:val="28"/>
                <w:szCs w:val="28"/>
              </w:rPr>
              <w:t>х опций скрипт должен выполнит</w:t>
            </w:r>
            <w:r w:rsidRPr="00B758AE">
              <w:rPr>
                <w:color w:val="000000"/>
                <w:sz w:val="28"/>
                <w:szCs w:val="28"/>
              </w:rPr>
              <w:t>ь следующую работу:</w:t>
            </w:r>
          </w:p>
          <w:p w:rsidR="00373595" w:rsidRPr="009073F2" w:rsidRDefault="00373595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создать каталог с именем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>.</w:t>
            </w:r>
          </w:p>
          <w:p w:rsidR="00373595" w:rsidRPr="00B758AE" w:rsidRDefault="00373595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г)на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m</w:t>
            </w:r>
            <w:r w:rsidRPr="00B758AE">
              <w:rPr>
                <w:color w:val="000000"/>
                <w:sz w:val="28"/>
                <w:szCs w:val="28"/>
              </w:rPr>
              <w:t xml:space="preserve"> выдать вашу Фамилию и имя</w:t>
            </w:r>
          </w:p>
          <w:p w:rsidR="00373595" w:rsidRPr="00B758AE" w:rsidRDefault="00373595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д) предусмотреть обработку недопустимой опции</w:t>
            </w:r>
            <w:r w:rsidRPr="00B758AE">
              <w:rPr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007" w:type="dxa"/>
            <w:shd w:val="clear" w:color="auto" w:fill="auto"/>
          </w:tcPr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Написать скрипт, анализирующий параметры командной строки с помощью специальных переменных и  с помощью команды getopts.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 должен выполнять следующую работу: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а) используя соответствующую спецпеременную вывести число параметров, указанных при вызове скрипта.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б) если есть- значение второго параметра.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Скрипту возможна передача опций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(c дополнительным параметром) и –m (c дополнительным параметром). При обнаружении этих опций скрипт должен выполнить следующую работу: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 name создать файл с именем name, если такого файла нет в домашнем каталоге.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г)на опцию –m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выдать значение параметра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="008304BB" w:rsidRPr="00B758AE">
              <w:rPr>
                <w:color w:val="000000"/>
                <w:sz w:val="28"/>
                <w:szCs w:val="28"/>
              </w:rPr>
              <w:t>.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д) предусмотреть обработку недопустимой опции </w:t>
            </w:r>
          </w:p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007" w:type="dxa"/>
            <w:shd w:val="clear" w:color="auto" w:fill="auto"/>
          </w:tcPr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Написать скрипт, анализирующий параметры командной строки с помощью специальных переменных и  с помощью команды getopts.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 должен выполнять следующую работу: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а) используя соответствующую спецпеременную вывести число параметров, указанных при вызове скрипта.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б) если есть- значение </w:t>
            </w:r>
            <w:r w:rsidR="002913B3" w:rsidRPr="00B758AE">
              <w:rPr>
                <w:color w:val="000000"/>
                <w:sz w:val="28"/>
                <w:szCs w:val="28"/>
              </w:rPr>
              <w:t>третьего</w:t>
            </w:r>
            <w:r w:rsidRPr="00B758AE">
              <w:rPr>
                <w:color w:val="000000"/>
                <w:sz w:val="28"/>
                <w:szCs w:val="28"/>
              </w:rPr>
              <w:t xml:space="preserve"> параметра.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Скрипту возможна передача опций –</w:t>
            </w:r>
            <w:r w:rsidR="002913B3"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(c</w:t>
            </w:r>
            <w:r w:rsidR="002913B3" w:rsidRPr="00B758AE">
              <w:rPr>
                <w:color w:val="000000"/>
                <w:sz w:val="28"/>
                <w:szCs w:val="28"/>
              </w:rPr>
              <w:t xml:space="preserve"> дополнительным параметром) и –</w:t>
            </w:r>
            <w:r w:rsidR="002913B3"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(c дополнительным параметром). При обнаружении этих опций скрипт должен выполнить следующую работу: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 name создать файл с именем name, </w:t>
            </w:r>
            <w:r w:rsidR="002913B3" w:rsidRPr="00B758AE">
              <w:rPr>
                <w:color w:val="000000"/>
                <w:sz w:val="28"/>
                <w:szCs w:val="28"/>
              </w:rPr>
              <w:t>даже если такой</w:t>
            </w:r>
            <w:r w:rsidRPr="00B758AE">
              <w:rPr>
                <w:color w:val="000000"/>
                <w:sz w:val="28"/>
                <w:szCs w:val="28"/>
              </w:rPr>
              <w:t xml:space="preserve"> файла </w:t>
            </w:r>
            <w:r w:rsidR="002913B3" w:rsidRPr="00B758AE">
              <w:rPr>
                <w:color w:val="000000"/>
                <w:sz w:val="28"/>
                <w:szCs w:val="28"/>
              </w:rPr>
              <w:t>есть</w:t>
            </w:r>
            <w:r w:rsidRPr="00B758AE">
              <w:rPr>
                <w:color w:val="000000"/>
                <w:sz w:val="28"/>
                <w:szCs w:val="28"/>
              </w:rPr>
              <w:t xml:space="preserve"> в домашнем каталоге.</w:t>
            </w:r>
          </w:p>
          <w:p w:rsidR="00AB64DD" w:rsidRPr="00B758AE" w:rsidRDefault="002913B3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г)на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="00AB64DD" w:rsidRPr="00B758AE">
              <w:rPr>
                <w:color w:val="000000"/>
                <w:sz w:val="28"/>
                <w:szCs w:val="28"/>
              </w:rPr>
              <w:t xml:space="preserve">  </w:t>
            </w:r>
            <w:r w:rsidR="00AB64DD"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="00AB64DD" w:rsidRPr="00B758AE">
              <w:rPr>
                <w:color w:val="000000"/>
                <w:sz w:val="28"/>
                <w:szCs w:val="28"/>
              </w:rPr>
              <w:t xml:space="preserve"> </w:t>
            </w:r>
            <w:r w:rsidRPr="00B758AE">
              <w:rPr>
                <w:color w:val="000000"/>
                <w:sz w:val="28"/>
                <w:szCs w:val="28"/>
              </w:rPr>
              <w:t>создать каталог, если с таким именем нет.</w:t>
            </w:r>
          </w:p>
          <w:p w:rsidR="00AB64DD" w:rsidRPr="00B758AE" w:rsidRDefault="00AB64DD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д) предусмотреть обработку недопустимой опции </w:t>
            </w:r>
          </w:p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007" w:type="dxa"/>
            <w:shd w:val="clear" w:color="auto" w:fill="auto"/>
          </w:tcPr>
          <w:p w:rsidR="002913B3" w:rsidRPr="00B758AE" w:rsidRDefault="002913B3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Написать скрипт, анализирующий параметры командной строки с помощью специальных переменных и  с помощью команды getopts.</w:t>
            </w:r>
          </w:p>
          <w:p w:rsidR="002913B3" w:rsidRPr="00B758AE" w:rsidRDefault="002913B3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 должен выполнять следующую работу:</w:t>
            </w:r>
          </w:p>
          <w:p w:rsidR="002913B3" w:rsidRPr="00B758AE" w:rsidRDefault="002913B3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а) используя соответствующую спецпеременную вывести всю строку параметров, заключенную в двойные кавычки.</w:t>
            </w:r>
          </w:p>
          <w:p w:rsidR="002913B3" w:rsidRPr="00B758AE" w:rsidRDefault="002913B3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б) если есть- значение второго параметра.</w:t>
            </w:r>
          </w:p>
          <w:p w:rsidR="002913B3" w:rsidRPr="00B758AE" w:rsidRDefault="002913B3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lastRenderedPageBreak/>
              <w:t>Скрипту возможна передача опций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(короткая) и –m (c дополнительным параметром). При обнаружении этих опций скрипт должен выполнить следующую работу:</w:t>
            </w:r>
          </w:p>
          <w:p w:rsidR="002913B3" w:rsidRPr="00B758AE" w:rsidRDefault="002913B3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 выдать на экран приветственное сообщение. </w:t>
            </w:r>
          </w:p>
          <w:p w:rsidR="002913B3" w:rsidRPr="00B758AE" w:rsidRDefault="002913B3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г)на опцию –m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проверить,</w:t>
            </w:r>
            <w:r w:rsidR="00BB1891" w:rsidRPr="00B758AE">
              <w:rPr>
                <w:color w:val="000000"/>
                <w:sz w:val="28"/>
                <w:szCs w:val="28"/>
              </w:rPr>
              <w:t xml:space="preserve"> </w:t>
            </w:r>
            <w:r w:rsidR="00542799" w:rsidRPr="00B758AE">
              <w:rPr>
                <w:color w:val="000000"/>
                <w:sz w:val="28"/>
                <w:szCs w:val="28"/>
              </w:rPr>
              <w:t>есть</w:t>
            </w:r>
            <w:r w:rsidRPr="00B758AE">
              <w:rPr>
                <w:color w:val="000000"/>
                <w:sz w:val="28"/>
                <w:szCs w:val="28"/>
              </w:rPr>
              <w:t xml:space="preserve"> ли файл с именем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>. Если есть- выдать сообщение «есть», иначе «нет».</w:t>
            </w:r>
          </w:p>
          <w:p w:rsidR="002913B3" w:rsidRPr="00B758AE" w:rsidRDefault="002913B3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д) предусмотреть обработку недопустимой опции </w:t>
            </w:r>
          </w:p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8007" w:type="dxa"/>
            <w:shd w:val="clear" w:color="auto" w:fill="auto"/>
          </w:tcPr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Написать скрипт, анализирующий параметры командной строки с помощью специальных переменных и  с помощью команды getopts.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 должен выполнять следующую работу: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а) используя соответствующую спецпеременную вывести все параметры, каждый заключен в двойные кавычки 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б) если есть- значение третьего параметра.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Скрипту возможна передача опций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(c дополнительным параметром) и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(c дополнительным параметром). При обнаружении этих опций скрипт должен выполнить следующую работу: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 name выдать содержимое файла с именем name,  если такой файла есть в домашнем каталоге.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г)на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создать каталог, если с таким именем нет.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д) предусмотреть обработку недопустимой опции </w:t>
            </w:r>
          </w:p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007" w:type="dxa"/>
            <w:shd w:val="clear" w:color="auto" w:fill="auto"/>
          </w:tcPr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Написать скрипт, анализирующий параметры командной строки с помощью специальных переменных и  с помощью команды getopts.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 должен выполнять следующую работу: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а) используя соответствующую спецпеременную вывести всю строку параметров, заключенную в двойные кавычки.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б)  значение первого параметра.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Скрипту возможна передача опций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(короткая) и –m (c дополнительным параметром). При обнаружении этих опций скрипт должен выполнить следующую работу: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 выдать на экран приглашение «ввести команду», ввести и выполнить введенную команду. </w:t>
            </w:r>
          </w:p>
          <w:p w:rsidR="00BB1891" w:rsidRPr="00B758AE" w:rsidRDefault="00BB1891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г)на опцию –m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</w:t>
            </w:r>
            <w:r w:rsidR="00542799" w:rsidRPr="00B758AE">
              <w:rPr>
                <w:color w:val="000000"/>
                <w:sz w:val="28"/>
                <w:szCs w:val="28"/>
              </w:rPr>
              <w:t>проверить, если</w:t>
            </w:r>
            <w:r w:rsidRPr="00B758AE">
              <w:rPr>
                <w:color w:val="000000"/>
                <w:sz w:val="28"/>
                <w:szCs w:val="28"/>
              </w:rPr>
              <w:t xml:space="preserve"> ли файл с именем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="00542799" w:rsidRPr="00B758AE">
              <w:rPr>
                <w:color w:val="000000"/>
                <w:sz w:val="28"/>
                <w:szCs w:val="28"/>
              </w:rPr>
              <w:t xml:space="preserve"> есть, выдать его содержимое на экран, </w:t>
            </w:r>
            <w:r w:rsidRPr="00B758AE">
              <w:rPr>
                <w:color w:val="000000"/>
                <w:sz w:val="28"/>
                <w:szCs w:val="28"/>
              </w:rPr>
              <w:t xml:space="preserve"> иначе «нет».</w:t>
            </w:r>
          </w:p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007" w:type="dxa"/>
            <w:shd w:val="clear" w:color="auto" w:fill="auto"/>
          </w:tcPr>
          <w:p w:rsidR="00542799" w:rsidRPr="00B758AE" w:rsidRDefault="0054279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Написать скрипт, анализирующий параметры командной строки с помощью специальных переменных и  с помощью команды getopts.</w:t>
            </w:r>
          </w:p>
          <w:p w:rsidR="00542799" w:rsidRPr="00B758AE" w:rsidRDefault="0054279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 должен выполнять следующую работу:</w:t>
            </w:r>
          </w:p>
          <w:p w:rsidR="00542799" w:rsidRPr="00B758AE" w:rsidRDefault="0054279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а) используя соответствующую спецпеременную вывести всю </w:t>
            </w:r>
            <w:r w:rsidRPr="00B758AE">
              <w:rPr>
                <w:color w:val="000000"/>
                <w:sz w:val="28"/>
                <w:szCs w:val="28"/>
              </w:rPr>
              <w:lastRenderedPageBreak/>
              <w:t>строку параметров, заключенную в двойные кавычки.</w:t>
            </w:r>
          </w:p>
          <w:p w:rsidR="00542799" w:rsidRPr="00B758AE" w:rsidRDefault="0054279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б) вывести число параметров, указанных при вызове скрипта.</w:t>
            </w:r>
          </w:p>
          <w:p w:rsidR="00542799" w:rsidRPr="00B758AE" w:rsidRDefault="0054279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Скрипту возможна передача опций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(c дополнительным параметром) и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(c дополнительным параметром). При обнаружении этих опций скрипт должен выполнить следующую работу:</w:t>
            </w:r>
          </w:p>
          <w:p w:rsidR="00542799" w:rsidRPr="00B758AE" w:rsidRDefault="0054279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дописать в файл с таким именем информацию, идущую с клавиатуры до ключевого слова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end</w:t>
            </w:r>
            <w:r w:rsidRPr="00B758AE">
              <w:rPr>
                <w:color w:val="000000"/>
                <w:sz w:val="28"/>
                <w:szCs w:val="28"/>
              </w:rPr>
              <w:t xml:space="preserve">. </w:t>
            </w:r>
          </w:p>
          <w:p w:rsidR="004A7F3E" w:rsidRPr="00B758AE" w:rsidRDefault="0054279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г)на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проверить, если ли каталог  с именем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существует, переименовать его</w:t>
            </w:r>
            <w:r w:rsidR="000A0269" w:rsidRPr="00B758AE">
              <w:rPr>
                <w:color w:val="000000"/>
                <w:sz w:val="28"/>
                <w:szCs w:val="28"/>
              </w:rPr>
              <w:t>, присвоив ему ваше имя.</w:t>
            </w: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8007" w:type="dxa"/>
            <w:shd w:val="clear" w:color="auto" w:fill="auto"/>
          </w:tcPr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Написать скрипт, анализирующий параметры командной строки с помощью специальных переменных и  с помощью команды getopts.</w:t>
            </w:r>
          </w:p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 должен выполнять следующую работу:</w:t>
            </w:r>
          </w:p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а) используя соответствующие спецпеременные вывести первые два параметра.</w:t>
            </w:r>
          </w:p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б) вывести число параметров, указанных при вызове скрипта.</w:t>
            </w:r>
          </w:p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Скрипту возможна передача опций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(короткая) и –m (c дополнительным параметром). При обнаружении этих опций скрипт должен выполнить следующую работу:</w:t>
            </w:r>
          </w:p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 выдать на экран приглашение «ввести команду», ввести и выполнить введенную команду. </w:t>
            </w:r>
          </w:p>
          <w:p w:rsidR="004A7F3E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г)на опцию –m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проверить, если ли файл с именем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есть, переименовать его, иначе «такого файла нет»</w:t>
            </w: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8007" w:type="dxa"/>
            <w:shd w:val="clear" w:color="auto" w:fill="auto"/>
          </w:tcPr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Написать скрипт, анализирующий параметры командной строки с помощью специальных переменных и  с помощью команды getopts.</w:t>
            </w:r>
          </w:p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 должен выполнять следующую работу:</w:t>
            </w:r>
          </w:p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а) используя соответствующую спецпеременную вывести все параметры, каждый заключен в двойные кавычки </w:t>
            </w:r>
          </w:p>
          <w:p w:rsidR="00920DC2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б</w:t>
            </w:r>
            <w:r w:rsidR="00920DC2" w:rsidRPr="00B758AE">
              <w:rPr>
                <w:color w:val="000000"/>
                <w:sz w:val="28"/>
                <w:szCs w:val="28"/>
              </w:rPr>
              <w:t xml:space="preserve"> вывести первые два параметра.</w:t>
            </w:r>
          </w:p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Скрипту возможна передача опций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(c дополнительным параметром) и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(c дополнительным параметром). При обнаружении этих опций скрипт должен выполнить следующую работу:</w:t>
            </w:r>
          </w:p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 name </w:t>
            </w:r>
            <w:r w:rsidR="00920DC2" w:rsidRPr="00B758AE">
              <w:rPr>
                <w:color w:val="000000"/>
                <w:sz w:val="28"/>
                <w:szCs w:val="28"/>
              </w:rPr>
              <w:t xml:space="preserve">вызвать редактор для внесения изменений </w:t>
            </w:r>
            <w:r w:rsidRPr="00B758AE">
              <w:rPr>
                <w:color w:val="000000"/>
                <w:sz w:val="28"/>
                <w:szCs w:val="28"/>
              </w:rPr>
              <w:t>,  если такой файла есть в домашнем каталоге.</w:t>
            </w:r>
          </w:p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г)на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</w:t>
            </w:r>
            <w:r w:rsidR="00920DC2" w:rsidRPr="00B758AE">
              <w:rPr>
                <w:color w:val="000000"/>
                <w:sz w:val="28"/>
                <w:szCs w:val="28"/>
              </w:rPr>
              <w:t>переименовать</w:t>
            </w:r>
            <w:r w:rsidRPr="00B758AE">
              <w:rPr>
                <w:color w:val="000000"/>
                <w:sz w:val="28"/>
                <w:szCs w:val="28"/>
              </w:rPr>
              <w:t xml:space="preserve"> каталог</w:t>
            </w:r>
            <w:r w:rsidR="00920DC2" w:rsidRPr="00B758AE">
              <w:rPr>
                <w:color w:val="000000"/>
                <w:sz w:val="28"/>
                <w:szCs w:val="28"/>
              </w:rPr>
              <w:t xml:space="preserve"> своим именем, если  такой</w:t>
            </w:r>
            <w:r w:rsidRPr="00B758AE">
              <w:rPr>
                <w:color w:val="000000"/>
                <w:sz w:val="28"/>
                <w:szCs w:val="28"/>
              </w:rPr>
              <w:t xml:space="preserve"> </w:t>
            </w:r>
            <w:r w:rsidR="00920DC2" w:rsidRPr="00B758AE">
              <w:rPr>
                <w:color w:val="000000"/>
                <w:sz w:val="28"/>
                <w:szCs w:val="28"/>
              </w:rPr>
              <w:t>каталог есть</w:t>
            </w:r>
            <w:r w:rsidRPr="00B758AE">
              <w:rPr>
                <w:color w:val="000000"/>
                <w:sz w:val="28"/>
                <w:szCs w:val="28"/>
              </w:rPr>
              <w:t>.</w:t>
            </w:r>
          </w:p>
          <w:p w:rsidR="000A0269" w:rsidRPr="00B758AE" w:rsidRDefault="000A0269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д) предусмотреть обработку недопустимой опции </w:t>
            </w:r>
          </w:p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007" w:type="dxa"/>
            <w:shd w:val="clear" w:color="auto" w:fill="auto"/>
          </w:tcPr>
          <w:p w:rsidR="00920DC2" w:rsidRPr="00B758AE" w:rsidRDefault="00920DC2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Написать скрипт, анализирующий параметры командной строки с помощью специальных переменных и  с помощью команды getopts.</w:t>
            </w:r>
          </w:p>
          <w:p w:rsidR="00920DC2" w:rsidRPr="00B758AE" w:rsidRDefault="00920DC2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lastRenderedPageBreak/>
              <w:t>Скрипт должен выполнять следующую работу:</w:t>
            </w:r>
          </w:p>
          <w:p w:rsidR="00920DC2" w:rsidRPr="00B758AE" w:rsidRDefault="00920DC2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а) используя соответствующую спецпеременную вывести для скрипта  путь, указанный при его вызове.</w:t>
            </w:r>
          </w:p>
          <w:p w:rsidR="00920DC2" w:rsidRPr="00B758AE" w:rsidRDefault="00920DC2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б вывести число параметров, указанных при вызове скрипта.</w:t>
            </w:r>
          </w:p>
          <w:p w:rsidR="00920DC2" w:rsidRPr="00B758AE" w:rsidRDefault="00920DC2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Скрипту возможна передача опций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(c дополнительным параметром) и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(c дополнительным параметром). При обнаружении этих опций скрипт должен выполнить следующую работу:</w:t>
            </w:r>
          </w:p>
          <w:p w:rsidR="00920DC2" w:rsidRPr="00B758AE" w:rsidRDefault="00920DC2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 name вызвать на экран данные о вас:</w:t>
            </w:r>
            <w:r w:rsidR="00FD2B6F" w:rsidRPr="00B758AE">
              <w:rPr>
                <w:color w:val="000000"/>
                <w:sz w:val="28"/>
                <w:szCs w:val="28"/>
              </w:rPr>
              <w:t xml:space="preserve"> </w:t>
            </w:r>
            <w:r w:rsidRPr="00B758AE">
              <w:rPr>
                <w:color w:val="000000"/>
                <w:sz w:val="28"/>
                <w:szCs w:val="28"/>
              </w:rPr>
              <w:t>ФИО, номер группы, две последние цифры пароля.</w:t>
            </w:r>
          </w:p>
          <w:p w:rsidR="00920DC2" w:rsidRPr="00B758AE" w:rsidRDefault="00920DC2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г)на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вывести оглавление каталога, если  такой каталог есть.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д) предусмотреть обработку недопустимой опции </w:t>
            </w:r>
          </w:p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8007" w:type="dxa"/>
            <w:shd w:val="clear" w:color="auto" w:fill="auto"/>
          </w:tcPr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Написать скрипт, анализирующий параметры командной строки с помощью специальных переменных и  с помощью команды getopts.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 должен выполнять следующую работу: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а) используя соответствующую спецпеременную вывести для скрипта  путь, указанный при его вызове.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б вывести число параметров, указанных при вызове скрипта.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Скрипту возможна передача опций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(c дополнительным параметром) и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(короткая). При обнаружении этих опций скрипт должен выполнить следующую работу: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  выдать на экран данные о вас: ФИО, номер группы, две последние цифры пароля.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г)на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d</w:t>
            </w:r>
            <w:r w:rsidRPr="00B758AE">
              <w:rPr>
                <w:color w:val="000000"/>
                <w:sz w:val="28"/>
                <w:szCs w:val="28"/>
              </w:rPr>
              <w:t xml:space="preserve">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вывести оглавление каталога, если  такой каталог есть,  иначе создать каталог с таким именем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д) предусмотреть обработку недопустимой опции </w:t>
            </w:r>
          </w:p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A7F3E" w:rsidRPr="00B758AE" w:rsidTr="00B758AE">
        <w:tc>
          <w:tcPr>
            <w:tcW w:w="1668" w:type="dxa"/>
            <w:shd w:val="clear" w:color="auto" w:fill="auto"/>
          </w:tcPr>
          <w:p w:rsidR="004A7F3E" w:rsidRPr="00B758AE" w:rsidRDefault="004A7F3E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8007" w:type="dxa"/>
            <w:shd w:val="clear" w:color="auto" w:fill="auto"/>
          </w:tcPr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Написать скрипт, анализирующий параметры командной строки с помощью специальных переменных и  с помощью команды getopts.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 должен выполнять следующую работу: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а) используя соответствующие спецпеременные вывести первые два параметра.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б) вывести число параметров, указанных при вызове скрипта.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Скрипту возможна передача опций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(короткая) и –m (c дополнительным параметром). При обнаружении этих опций скрипт должен выполнить следующую работу:</w:t>
            </w:r>
          </w:p>
          <w:p w:rsidR="00FD2B6F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>в) на опцию –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f</w:t>
            </w:r>
            <w:r w:rsidRPr="00B758AE">
              <w:rPr>
                <w:color w:val="000000"/>
                <w:sz w:val="28"/>
                <w:szCs w:val="28"/>
              </w:rPr>
              <w:t xml:space="preserve">  выдать на экран приглашение «ввести команду», ввести и выполнить введенную команду. </w:t>
            </w:r>
          </w:p>
          <w:p w:rsidR="004A7F3E" w:rsidRPr="00B758AE" w:rsidRDefault="00FD2B6F" w:rsidP="00B758AE">
            <w:pPr>
              <w:jc w:val="both"/>
              <w:rPr>
                <w:color w:val="000000"/>
                <w:sz w:val="28"/>
                <w:szCs w:val="28"/>
              </w:rPr>
            </w:pPr>
            <w:r w:rsidRPr="00B758AE">
              <w:rPr>
                <w:color w:val="000000"/>
                <w:sz w:val="28"/>
                <w:szCs w:val="28"/>
              </w:rPr>
              <w:t xml:space="preserve">г)на опцию –m 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проверить, если ли файл с именем </w:t>
            </w:r>
            <w:r w:rsidRPr="00B758AE">
              <w:rPr>
                <w:color w:val="000000"/>
                <w:sz w:val="28"/>
                <w:szCs w:val="28"/>
                <w:lang w:val="en-US"/>
              </w:rPr>
              <w:t>name</w:t>
            </w:r>
            <w:r w:rsidRPr="00B758AE">
              <w:rPr>
                <w:color w:val="000000"/>
                <w:sz w:val="28"/>
                <w:szCs w:val="28"/>
              </w:rPr>
              <w:t xml:space="preserve"> есть, вывести его содержимое, иначе «такого файла нет»</w:t>
            </w:r>
          </w:p>
        </w:tc>
      </w:tr>
    </w:tbl>
    <w:p w:rsidR="00E83441" w:rsidRPr="000D5A3B" w:rsidRDefault="00E83441" w:rsidP="00030EBE">
      <w:pPr>
        <w:shd w:val="clear" w:color="auto" w:fill="FFFFFF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   </w:t>
      </w: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878D8" w:rsidRPr="000D5A3B" w:rsidRDefault="009878D8" w:rsidP="000D5A3B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 xml:space="preserve">    Требование к отчету по лабораторной работе</w:t>
      </w:r>
    </w:p>
    <w:p w:rsidR="009878D8" w:rsidRPr="000D5A3B" w:rsidRDefault="009878D8" w:rsidP="000D5A3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0D5A3B">
        <w:rPr>
          <w:color w:val="000000"/>
          <w:sz w:val="28"/>
          <w:szCs w:val="28"/>
        </w:rPr>
        <w:t>Отчет по лабораторной работе должен содержать следующие разделы:</w:t>
      </w:r>
    </w:p>
    <w:p w:rsidR="009878D8" w:rsidRPr="000D5A3B" w:rsidRDefault="009878D8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9878D8" w:rsidRPr="000D5A3B" w:rsidRDefault="009878D8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>1.  Титульный лист</w:t>
      </w:r>
    </w:p>
    <w:p w:rsidR="009878D8" w:rsidRPr="000D5A3B" w:rsidRDefault="009878D8" w:rsidP="000D5A3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>2.   Название, цель лабораторной работы</w:t>
      </w:r>
    </w:p>
    <w:p w:rsidR="009878D8" w:rsidRDefault="009878D8" w:rsidP="000D5A3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>3.   Протокол</w:t>
      </w:r>
      <w:r w:rsidR="0059543A" w:rsidRPr="000D5A3B">
        <w:rPr>
          <w:color w:val="000000"/>
          <w:sz w:val="28"/>
          <w:szCs w:val="28"/>
        </w:rPr>
        <w:t>ы</w:t>
      </w:r>
      <w:r w:rsidRPr="000D5A3B">
        <w:rPr>
          <w:color w:val="000000"/>
          <w:sz w:val="28"/>
          <w:szCs w:val="28"/>
        </w:rPr>
        <w:t xml:space="preserve"> </w:t>
      </w:r>
      <w:r w:rsidR="0059543A" w:rsidRPr="000D5A3B">
        <w:rPr>
          <w:color w:val="000000"/>
          <w:sz w:val="28"/>
          <w:szCs w:val="28"/>
        </w:rPr>
        <w:t xml:space="preserve">создания,  тексты  и   результаты </w:t>
      </w:r>
      <w:r w:rsidRPr="000D5A3B">
        <w:rPr>
          <w:color w:val="000000"/>
          <w:sz w:val="28"/>
          <w:szCs w:val="28"/>
        </w:rPr>
        <w:t xml:space="preserve"> работы</w:t>
      </w:r>
      <w:r w:rsidR="0059543A" w:rsidRPr="000D5A3B">
        <w:rPr>
          <w:color w:val="000000"/>
          <w:sz w:val="28"/>
          <w:szCs w:val="28"/>
        </w:rPr>
        <w:t xml:space="preserve"> скриптов</w:t>
      </w:r>
      <w:r w:rsidRPr="000D5A3B">
        <w:rPr>
          <w:color w:val="000000"/>
          <w:sz w:val="28"/>
          <w:szCs w:val="28"/>
        </w:rPr>
        <w:t xml:space="preserve">. </w:t>
      </w:r>
      <w:r w:rsidRPr="000D5A3B">
        <w:rPr>
          <w:sz w:val="28"/>
          <w:szCs w:val="28"/>
        </w:rPr>
        <w:t xml:space="preserve"> (Протокол</w:t>
      </w:r>
      <w:r w:rsidR="0059543A" w:rsidRPr="000D5A3B">
        <w:rPr>
          <w:sz w:val="28"/>
          <w:szCs w:val="28"/>
        </w:rPr>
        <w:t>ы</w:t>
      </w:r>
      <w:r w:rsidRPr="000D5A3B">
        <w:rPr>
          <w:sz w:val="28"/>
          <w:szCs w:val="28"/>
        </w:rPr>
        <w:t xml:space="preserve"> оформить  в формате .</w:t>
      </w:r>
      <w:r w:rsidRPr="000D5A3B">
        <w:rPr>
          <w:sz w:val="28"/>
          <w:szCs w:val="28"/>
          <w:lang w:val="en-US"/>
        </w:rPr>
        <w:t>doc</w:t>
      </w:r>
      <w:r w:rsidRPr="000D5A3B">
        <w:rPr>
          <w:sz w:val="28"/>
          <w:szCs w:val="28"/>
        </w:rPr>
        <w:t xml:space="preserve"> </w:t>
      </w:r>
      <w:r w:rsidR="0059543A" w:rsidRPr="000D5A3B">
        <w:rPr>
          <w:sz w:val="28"/>
          <w:szCs w:val="28"/>
        </w:rPr>
        <w:t>документов</w:t>
      </w:r>
      <w:r w:rsidRPr="000D5A3B">
        <w:rPr>
          <w:sz w:val="28"/>
          <w:szCs w:val="28"/>
        </w:rPr>
        <w:t xml:space="preserve"> </w:t>
      </w:r>
      <w:r w:rsidR="0059543A" w:rsidRPr="000D5A3B">
        <w:rPr>
          <w:sz w:val="28"/>
          <w:szCs w:val="28"/>
        </w:rPr>
        <w:t>с подробными комментариями каждой использованной команды</w:t>
      </w:r>
      <w:r w:rsidRPr="000D5A3B">
        <w:rPr>
          <w:sz w:val="28"/>
          <w:szCs w:val="28"/>
        </w:rPr>
        <w:t>).</w:t>
      </w:r>
    </w:p>
    <w:p w:rsidR="008304BB" w:rsidRPr="000D5A3B" w:rsidRDefault="008304BB" w:rsidP="000D5A3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Ответы на контрольные вопросы.</w:t>
      </w: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A04A3" w:rsidRPr="000D5A3B" w:rsidRDefault="00DA04A3" w:rsidP="000D5A3B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0D5A3B">
        <w:rPr>
          <w:b/>
          <w:color w:val="000000"/>
          <w:sz w:val="28"/>
          <w:szCs w:val="28"/>
        </w:rPr>
        <w:t>Контрольные вопросы</w:t>
      </w:r>
    </w:p>
    <w:p w:rsidR="00DA04A3" w:rsidRPr="000D5A3B" w:rsidRDefault="00DA04A3" w:rsidP="000D5A3B">
      <w:pPr>
        <w:shd w:val="clear" w:color="auto" w:fill="FFFFFF"/>
        <w:jc w:val="both"/>
        <w:rPr>
          <w:b/>
          <w:sz w:val="28"/>
          <w:szCs w:val="28"/>
        </w:rPr>
      </w:pPr>
    </w:p>
    <w:p w:rsidR="00DA04A3" w:rsidRPr="009073F2" w:rsidRDefault="00DA04A3" w:rsidP="000D5A3B">
      <w:pPr>
        <w:shd w:val="clear" w:color="auto" w:fill="FFFFFF"/>
        <w:jc w:val="both"/>
        <w:rPr>
          <w:sz w:val="28"/>
          <w:szCs w:val="28"/>
        </w:rPr>
      </w:pPr>
      <w:r w:rsidRPr="000D5A3B">
        <w:rPr>
          <w:color w:val="000000"/>
          <w:sz w:val="28"/>
          <w:szCs w:val="28"/>
        </w:rPr>
        <w:t xml:space="preserve">1.  </w:t>
      </w:r>
      <w:r w:rsidR="008304BB">
        <w:rPr>
          <w:color w:val="000000"/>
          <w:sz w:val="28"/>
          <w:szCs w:val="28"/>
        </w:rPr>
        <w:t>Назначение условного</w:t>
      </w:r>
      <w:r w:rsidRPr="000D5A3B">
        <w:rPr>
          <w:color w:val="000000"/>
          <w:sz w:val="28"/>
          <w:szCs w:val="28"/>
        </w:rPr>
        <w:t xml:space="preserve"> оператор</w:t>
      </w:r>
      <w:r w:rsidR="008304BB">
        <w:rPr>
          <w:color w:val="000000"/>
          <w:sz w:val="28"/>
          <w:szCs w:val="28"/>
        </w:rPr>
        <w:t>а</w:t>
      </w:r>
      <w:r w:rsidRPr="000D5A3B">
        <w:rPr>
          <w:color w:val="000000"/>
          <w:sz w:val="28"/>
          <w:szCs w:val="28"/>
        </w:rPr>
        <w:t xml:space="preserve"> </w:t>
      </w:r>
      <w:r w:rsidRPr="000D5A3B">
        <w:rPr>
          <w:b/>
          <w:i/>
          <w:color w:val="000000"/>
          <w:sz w:val="28"/>
          <w:szCs w:val="28"/>
          <w:lang w:val="en-US"/>
        </w:rPr>
        <w:t>if</w:t>
      </w:r>
      <w:r w:rsidRPr="000D5A3B">
        <w:rPr>
          <w:b/>
          <w:i/>
          <w:color w:val="000000"/>
          <w:sz w:val="28"/>
          <w:szCs w:val="28"/>
        </w:rPr>
        <w:t>-</w:t>
      </w:r>
      <w:r w:rsidRPr="000D5A3B">
        <w:rPr>
          <w:b/>
          <w:i/>
          <w:color w:val="000000"/>
          <w:sz w:val="28"/>
          <w:szCs w:val="28"/>
          <w:lang w:val="en-US"/>
        </w:rPr>
        <w:t>fi</w:t>
      </w:r>
      <w:r w:rsidRPr="000D5A3B">
        <w:rPr>
          <w:b/>
          <w:i/>
          <w:color w:val="000000"/>
          <w:sz w:val="28"/>
          <w:szCs w:val="28"/>
        </w:rPr>
        <w:t>.</w:t>
      </w:r>
      <w:r w:rsidRPr="000D5A3B">
        <w:rPr>
          <w:color w:val="000000"/>
          <w:sz w:val="28"/>
          <w:szCs w:val="28"/>
        </w:rPr>
        <w:t xml:space="preserve"> Команда</w:t>
      </w:r>
      <w:r w:rsidRPr="009073F2">
        <w:rPr>
          <w:color w:val="000000"/>
          <w:sz w:val="28"/>
          <w:szCs w:val="28"/>
        </w:rPr>
        <w:t xml:space="preserve"> </w:t>
      </w:r>
      <w:r w:rsidRPr="000D5A3B">
        <w:rPr>
          <w:b/>
          <w:i/>
          <w:color w:val="000000"/>
          <w:sz w:val="28"/>
          <w:szCs w:val="28"/>
          <w:lang w:val="en-US"/>
        </w:rPr>
        <w:t>test</w:t>
      </w:r>
    </w:p>
    <w:p w:rsidR="00DA04A3" w:rsidRPr="008304BB" w:rsidRDefault="00DA04A3" w:rsidP="000D5A3B">
      <w:pPr>
        <w:shd w:val="clear" w:color="auto" w:fill="FFFFFF"/>
        <w:jc w:val="both"/>
        <w:rPr>
          <w:color w:val="000000"/>
          <w:sz w:val="28"/>
          <w:szCs w:val="28"/>
        </w:rPr>
      </w:pPr>
      <w:r w:rsidRPr="008304BB">
        <w:rPr>
          <w:color w:val="000000"/>
          <w:sz w:val="28"/>
          <w:szCs w:val="28"/>
        </w:rPr>
        <w:t xml:space="preserve">2  </w:t>
      </w:r>
      <w:r w:rsidR="008304BB">
        <w:rPr>
          <w:color w:val="000000"/>
          <w:sz w:val="28"/>
          <w:szCs w:val="28"/>
        </w:rPr>
        <w:t xml:space="preserve"> Назначение </w:t>
      </w:r>
      <w:r w:rsidRPr="008304BB">
        <w:rPr>
          <w:color w:val="000000"/>
          <w:sz w:val="28"/>
          <w:szCs w:val="28"/>
        </w:rPr>
        <w:t xml:space="preserve"> </w:t>
      </w:r>
      <w:r w:rsidRPr="000D5A3B">
        <w:rPr>
          <w:color w:val="000000"/>
          <w:sz w:val="28"/>
          <w:szCs w:val="28"/>
        </w:rPr>
        <w:t>Блок</w:t>
      </w:r>
      <w:r w:rsidR="008304BB">
        <w:rPr>
          <w:color w:val="000000"/>
          <w:sz w:val="28"/>
          <w:szCs w:val="28"/>
        </w:rPr>
        <w:t>а</w:t>
      </w:r>
      <w:r w:rsidRPr="008304BB">
        <w:rPr>
          <w:color w:val="000000"/>
          <w:sz w:val="28"/>
          <w:szCs w:val="28"/>
        </w:rPr>
        <w:t xml:space="preserve"> </w:t>
      </w:r>
      <w:r w:rsidRPr="000D5A3B">
        <w:rPr>
          <w:b/>
          <w:i/>
          <w:color w:val="000000"/>
          <w:sz w:val="28"/>
          <w:szCs w:val="28"/>
          <w:lang w:val="en-US"/>
        </w:rPr>
        <w:t>case</w:t>
      </w:r>
      <w:r w:rsidRPr="008304BB">
        <w:rPr>
          <w:b/>
          <w:i/>
          <w:color w:val="000000"/>
          <w:sz w:val="28"/>
          <w:szCs w:val="28"/>
        </w:rPr>
        <w:t>-</w:t>
      </w:r>
      <w:r w:rsidRPr="000D5A3B">
        <w:rPr>
          <w:b/>
          <w:i/>
          <w:color w:val="000000"/>
          <w:sz w:val="28"/>
          <w:szCs w:val="28"/>
          <w:lang w:val="en-US"/>
        </w:rPr>
        <w:t>esac</w:t>
      </w:r>
    </w:p>
    <w:p w:rsidR="00DA04A3" w:rsidRPr="000D5A3B" w:rsidRDefault="008304BB" w:rsidP="000D5A3B">
      <w:pPr>
        <w:shd w:val="clear" w:color="auto" w:fill="FFFFFF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3.  Назначение функции</w:t>
      </w:r>
      <w:r w:rsidR="00DA04A3" w:rsidRPr="000D5A3B">
        <w:rPr>
          <w:sz w:val="28"/>
          <w:szCs w:val="28"/>
        </w:rPr>
        <w:t xml:space="preserve"> </w:t>
      </w:r>
      <w:r w:rsidR="00DA04A3" w:rsidRPr="000D5A3B">
        <w:rPr>
          <w:b/>
          <w:i/>
          <w:sz w:val="28"/>
          <w:szCs w:val="28"/>
          <w:lang w:val="en-US"/>
        </w:rPr>
        <w:t>getopts</w:t>
      </w:r>
      <w:r w:rsidR="00DA04A3" w:rsidRPr="000D5A3B">
        <w:rPr>
          <w:b/>
          <w:i/>
          <w:sz w:val="28"/>
          <w:szCs w:val="28"/>
        </w:rPr>
        <w:t xml:space="preserve"> </w:t>
      </w:r>
    </w:p>
    <w:p w:rsidR="00DA04A3" w:rsidRPr="000D5A3B" w:rsidRDefault="00DA04A3" w:rsidP="000D5A3B">
      <w:pPr>
        <w:shd w:val="clear" w:color="auto" w:fill="FFFFFF"/>
        <w:jc w:val="both"/>
        <w:rPr>
          <w:sz w:val="28"/>
          <w:szCs w:val="28"/>
        </w:rPr>
      </w:pPr>
      <w:r w:rsidRPr="000D5A3B">
        <w:rPr>
          <w:sz w:val="28"/>
          <w:szCs w:val="28"/>
        </w:rPr>
        <w:t>5</w:t>
      </w:r>
      <w:r w:rsidRPr="000D5A3B">
        <w:rPr>
          <w:b/>
          <w:i/>
          <w:sz w:val="28"/>
          <w:szCs w:val="28"/>
        </w:rPr>
        <w:t xml:space="preserve">. </w:t>
      </w:r>
      <w:r w:rsidRPr="000D5A3B">
        <w:rPr>
          <w:sz w:val="28"/>
          <w:szCs w:val="28"/>
        </w:rPr>
        <w:t>Назначение специальных переменных</w:t>
      </w: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1DBA" w:rsidRPr="000D5A3B" w:rsidRDefault="00A41DBA" w:rsidP="000D5A3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9543A" w:rsidRPr="000D5A3B" w:rsidRDefault="0059543A" w:rsidP="000D5A3B">
      <w:pPr>
        <w:shd w:val="clear" w:color="auto" w:fill="FFFFFF"/>
        <w:ind w:right="8504"/>
        <w:jc w:val="both"/>
        <w:rPr>
          <w:b/>
          <w:color w:val="000000"/>
          <w:sz w:val="28"/>
          <w:szCs w:val="28"/>
        </w:rPr>
      </w:pPr>
    </w:p>
    <w:sectPr w:rsidR="0059543A" w:rsidRPr="000D5A3B" w:rsidSect="007A0BF4">
      <w:footerReference w:type="default" r:id="rId8"/>
      <w:pgSz w:w="11906" w:h="16838"/>
      <w:pgMar w:top="1134" w:right="74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9B1" w:rsidRDefault="000A69B1" w:rsidP="0059543A">
      <w:r>
        <w:separator/>
      </w:r>
    </w:p>
  </w:endnote>
  <w:endnote w:type="continuationSeparator" w:id="0">
    <w:p w:rsidR="000A69B1" w:rsidRDefault="000A69B1" w:rsidP="00595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891" w:rsidRDefault="00BB1891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73F2">
      <w:rPr>
        <w:noProof/>
      </w:rPr>
      <w:t>10</w:t>
    </w:r>
    <w:r>
      <w:rPr>
        <w:noProof/>
      </w:rPr>
      <w:fldChar w:fldCharType="end"/>
    </w:r>
  </w:p>
  <w:p w:rsidR="00BB1891" w:rsidRDefault="00BB189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9B1" w:rsidRDefault="000A69B1" w:rsidP="0059543A">
      <w:r>
        <w:separator/>
      </w:r>
    </w:p>
  </w:footnote>
  <w:footnote w:type="continuationSeparator" w:id="0">
    <w:p w:rsidR="000A69B1" w:rsidRDefault="000A69B1" w:rsidP="00595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62B0"/>
    <w:multiLevelType w:val="singleLevel"/>
    <w:tmpl w:val="AD52D63A"/>
    <w:lvl w:ilvl="0">
      <w:start w:val="2"/>
      <w:numFmt w:val="bullet"/>
      <w:lvlText w:val="-"/>
      <w:lvlJc w:val="left"/>
      <w:pPr>
        <w:tabs>
          <w:tab w:val="num" w:pos="2652"/>
        </w:tabs>
        <w:ind w:left="2652" w:hanging="360"/>
      </w:pPr>
      <w:rPr>
        <w:rFonts w:hint="default"/>
      </w:rPr>
    </w:lvl>
  </w:abstractNum>
  <w:abstractNum w:abstractNumId="1" w15:restartNumberingAfterBreak="0">
    <w:nsid w:val="031A1CBB"/>
    <w:multiLevelType w:val="multilevel"/>
    <w:tmpl w:val="C262DBF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3574E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" w15:restartNumberingAfterBreak="0">
    <w:nsid w:val="03C371B4"/>
    <w:multiLevelType w:val="singleLevel"/>
    <w:tmpl w:val="5B924716"/>
    <w:lvl w:ilvl="0">
      <w:start w:val="16"/>
      <w:numFmt w:val="decimal"/>
      <w:lvlText w:val="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3C41BC5"/>
    <w:multiLevelType w:val="multilevel"/>
    <w:tmpl w:val="090ED0F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5" w15:restartNumberingAfterBreak="0">
    <w:nsid w:val="043644A0"/>
    <w:multiLevelType w:val="hybridMultilevel"/>
    <w:tmpl w:val="42983E70"/>
    <w:lvl w:ilvl="0" w:tplc="371EC4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939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B52032A"/>
    <w:multiLevelType w:val="multilevel"/>
    <w:tmpl w:val="133C5878"/>
    <w:lvl w:ilvl="0">
      <w:start w:val="2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1C187330"/>
    <w:multiLevelType w:val="hybridMultilevel"/>
    <w:tmpl w:val="E7369902"/>
    <w:lvl w:ilvl="0" w:tplc="041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9" w15:restartNumberingAfterBreak="0">
    <w:nsid w:val="1EF263B8"/>
    <w:multiLevelType w:val="multilevel"/>
    <w:tmpl w:val="B10A64D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 w15:restartNumberingAfterBreak="0">
    <w:nsid w:val="1FC320E9"/>
    <w:multiLevelType w:val="hybridMultilevel"/>
    <w:tmpl w:val="EE2484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908BD"/>
    <w:multiLevelType w:val="multilevel"/>
    <w:tmpl w:val="E82EEE1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740"/>
        </w:tabs>
        <w:ind w:left="17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175"/>
        </w:tabs>
        <w:ind w:left="217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685"/>
        </w:tabs>
        <w:ind w:left="2685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520"/>
      </w:pPr>
      <w:rPr>
        <w:rFonts w:hint="default"/>
        <w:b/>
      </w:rPr>
    </w:lvl>
  </w:abstractNum>
  <w:abstractNum w:abstractNumId="12" w15:restartNumberingAfterBreak="0">
    <w:nsid w:val="26512C54"/>
    <w:multiLevelType w:val="multilevel"/>
    <w:tmpl w:val="3C0AC93A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30"/>
        </w:tabs>
        <w:ind w:left="930" w:hanging="85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05"/>
        </w:tabs>
        <w:ind w:left="100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3" w15:restartNumberingAfterBreak="0">
    <w:nsid w:val="274426AB"/>
    <w:multiLevelType w:val="multilevel"/>
    <w:tmpl w:val="4C8AD628"/>
    <w:lvl w:ilvl="0">
      <w:start w:val="2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992"/>
        </w:tabs>
        <w:ind w:left="1992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E2F72F9"/>
    <w:multiLevelType w:val="singleLevel"/>
    <w:tmpl w:val="F718F780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302C3DBB"/>
    <w:multiLevelType w:val="hybridMultilevel"/>
    <w:tmpl w:val="4DE8113C"/>
    <w:lvl w:ilvl="0" w:tplc="91D03ABA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B47C2"/>
    <w:multiLevelType w:val="hybridMultilevel"/>
    <w:tmpl w:val="9EFEE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56DB1"/>
    <w:multiLevelType w:val="hybridMultilevel"/>
    <w:tmpl w:val="7652C3A0"/>
    <w:lvl w:ilvl="0" w:tplc="DDA6D1F0">
      <w:start w:val="15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F4411"/>
    <w:multiLevelType w:val="singleLevel"/>
    <w:tmpl w:val="928EB74C"/>
    <w:lvl w:ilvl="0">
      <w:start w:val="9"/>
      <w:numFmt w:val="decimal"/>
      <w:lvlText w:val="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10F3142"/>
    <w:multiLevelType w:val="multilevel"/>
    <w:tmpl w:val="FA0C28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0"/>
        </w:tabs>
        <w:ind w:left="111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25"/>
        </w:tabs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5"/>
        </w:tabs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2160"/>
      </w:pPr>
      <w:rPr>
        <w:rFonts w:hint="default"/>
      </w:rPr>
    </w:lvl>
  </w:abstractNum>
  <w:abstractNum w:abstractNumId="20" w15:restartNumberingAfterBreak="0">
    <w:nsid w:val="43101032"/>
    <w:multiLevelType w:val="multilevel"/>
    <w:tmpl w:val="7BD2C2C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color w:val="000000"/>
        <w:sz w:val="32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480"/>
      </w:pPr>
      <w:rPr>
        <w:rFonts w:hint="default"/>
        <w:color w:val="000000"/>
        <w:sz w:val="32"/>
      </w:rPr>
    </w:lvl>
    <w:lvl w:ilvl="2">
      <w:start w:val="1"/>
      <w:numFmt w:val="decimal"/>
      <w:lvlText w:val="%1.%2.%3."/>
      <w:lvlJc w:val="left"/>
      <w:pPr>
        <w:tabs>
          <w:tab w:val="num" w:pos="2202"/>
        </w:tabs>
        <w:ind w:left="2202" w:hanging="720"/>
      </w:pPr>
      <w:rPr>
        <w:rFonts w:hint="default"/>
        <w:color w:val="000000"/>
        <w:sz w:val="32"/>
      </w:rPr>
    </w:lvl>
    <w:lvl w:ilvl="3">
      <w:start w:val="1"/>
      <w:numFmt w:val="decimal"/>
      <w:lvlText w:val="%1.%2.%3.%4."/>
      <w:lvlJc w:val="left"/>
      <w:pPr>
        <w:tabs>
          <w:tab w:val="num" w:pos="2943"/>
        </w:tabs>
        <w:ind w:left="2943" w:hanging="720"/>
      </w:pPr>
      <w:rPr>
        <w:rFonts w:hint="default"/>
        <w:color w:val="000000"/>
        <w:sz w:val="32"/>
      </w:rPr>
    </w:lvl>
    <w:lvl w:ilvl="4">
      <w:start w:val="1"/>
      <w:numFmt w:val="decimal"/>
      <w:lvlText w:val="%1.%2.%3.%4.%5."/>
      <w:lvlJc w:val="left"/>
      <w:pPr>
        <w:tabs>
          <w:tab w:val="num" w:pos="4044"/>
        </w:tabs>
        <w:ind w:left="4044" w:hanging="1080"/>
      </w:pPr>
      <w:rPr>
        <w:rFonts w:hint="default"/>
        <w:color w:val="000000"/>
        <w:sz w:val="32"/>
      </w:rPr>
    </w:lvl>
    <w:lvl w:ilvl="5">
      <w:start w:val="1"/>
      <w:numFmt w:val="decimal"/>
      <w:lvlText w:val="%1.%2.%3.%4.%5.%6."/>
      <w:lvlJc w:val="left"/>
      <w:pPr>
        <w:tabs>
          <w:tab w:val="num" w:pos="4785"/>
        </w:tabs>
        <w:ind w:left="4785" w:hanging="1080"/>
      </w:pPr>
      <w:rPr>
        <w:rFonts w:hint="default"/>
        <w:color w:val="000000"/>
        <w:sz w:val="32"/>
      </w:rPr>
    </w:lvl>
    <w:lvl w:ilvl="6">
      <w:start w:val="1"/>
      <w:numFmt w:val="decimal"/>
      <w:lvlText w:val="%1.%2.%3.%4.%5.%6.%7."/>
      <w:lvlJc w:val="left"/>
      <w:pPr>
        <w:tabs>
          <w:tab w:val="num" w:pos="5886"/>
        </w:tabs>
        <w:ind w:left="5886" w:hanging="1440"/>
      </w:pPr>
      <w:rPr>
        <w:rFonts w:hint="default"/>
        <w:color w:val="000000"/>
        <w:sz w:val="32"/>
      </w:rPr>
    </w:lvl>
    <w:lvl w:ilvl="7">
      <w:start w:val="1"/>
      <w:numFmt w:val="decimal"/>
      <w:lvlText w:val="%1.%2.%3.%4.%5.%6.%7.%8."/>
      <w:lvlJc w:val="left"/>
      <w:pPr>
        <w:tabs>
          <w:tab w:val="num" w:pos="6627"/>
        </w:tabs>
        <w:ind w:left="6627" w:hanging="1440"/>
      </w:pPr>
      <w:rPr>
        <w:rFonts w:hint="default"/>
        <w:color w:val="000000"/>
        <w:sz w:val="32"/>
      </w:rPr>
    </w:lvl>
    <w:lvl w:ilvl="8">
      <w:start w:val="1"/>
      <w:numFmt w:val="decimal"/>
      <w:lvlText w:val="%1.%2.%3.%4.%5.%6.%7.%8.%9."/>
      <w:lvlJc w:val="left"/>
      <w:pPr>
        <w:tabs>
          <w:tab w:val="num" w:pos="7728"/>
        </w:tabs>
        <w:ind w:left="7728" w:hanging="1800"/>
      </w:pPr>
      <w:rPr>
        <w:rFonts w:hint="default"/>
        <w:color w:val="000000"/>
        <w:sz w:val="32"/>
      </w:rPr>
    </w:lvl>
  </w:abstractNum>
  <w:abstractNum w:abstractNumId="21" w15:restartNumberingAfterBreak="0">
    <w:nsid w:val="437F26A0"/>
    <w:multiLevelType w:val="multilevel"/>
    <w:tmpl w:val="E904EA5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45A103E4"/>
    <w:multiLevelType w:val="multilevel"/>
    <w:tmpl w:val="F438D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6921431"/>
    <w:multiLevelType w:val="hybridMultilevel"/>
    <w:tmpl w:val="EC8E957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A1820"/>
    <w:multiLevelType w:val="hybridMultilevel"/>
    <w:tmpl w:val="64E663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A6177"/>
    <w:multiLevelType w:val="hybridMultilevel"/>
    <w:tmpl w:val="17C06382"/>
    <w:lvl w:ilvl="0" w:tplc="6AEC405A">
      <w:start w:val="20"/>
      <w:numFmt w:val="decimal"/>
      <w:lvlText w:val="%1."/>
      <w:lvlJc w:val="left"/>
      <w:pPr>
        <w:ind w:left="921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6" w15:restartNumberingAfterBreak="0">
    <w:nsid w:val="4C1F17A6"/>
    <w:multiLevelType w:val="hybridMultilevel"/>
    <w:tmpl w:val="0C986F80"/>
    <w:lvl w:ilvl="0" w:tplc="525E5DF6">
      <w:start w:val="2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F309D6"/>
    <w:multiLevelType w:val="hybridMultilevel"/>
    <w:tmpl w:val="E52A21DC"/>
    <w:lvl w:ilvl="0" w:tplc="C6FC4E6C">
      <w:start w:val="15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7C0805"/>
    <w:multiLevelType w:val="hybridMultilevel"/>
    <w:tmpl w:val="6D5AAD3C"/>
    <w:lvl w:ilvl="0" w:tplc="F37430BE">
      <w:start w:val="28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9C39B9"/>
    <w:multiLevelType w:val="singleLevel"/>
    <w:tmpl w:val="7FC650BE"/>
    <w:lvl w:ilvl="0">
      <w:start w:val="1"/>
      <w:numFmt w:val="decimal"/>
      <w:lvlText w:val="%1."/>
      <w:legacy w:legacy="1" w:legacySpace="0" w:legacyIndent="45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A036BB1"/>
    <w:multiLevelType w:val="hybridMultilevel"/>
    <w:tmpl w:val="9F1677A0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BE82756"/>
    <w:multiLevelType w:val="multilevel"/>
    <w:tmpl w:val="9CD663A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740"/>
        </w:tabs>
        <w:ind w:left="17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175"/>
        </w:tabs>
        <w:ind w:left="217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685"/>
        </w:tabs>
        <w:ind w:left="2685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520"/>
      </w:pPr>
      <w:rPr>
        <w:rFonts w:hint="default"/>
        <w:b/>
      </w:rPr>
    </w:lvl>
  </w:abstractNum>
  <w:abstractNum w:abstractNumId="32" w15:restartNumberingAfterBreak="0">
    <w:nsid w:val="5E971555"/>
    <w:multiLevelType w:val="multilevel"/>
    <w:tmpl w:val="AF12C9F8"/>
    <w:lvl w:ilvl="0">
      <w:start w:val="2"/>
      <w:numFmt w:val="decimal"/>
      <w:lvlText w:val="%1."/>
      <w:legacy w:legacy="1" w:legacySpace="0" w:legacyIndent="46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041F58"/>
    <w:multiLevelType w:val="hybridMultilevel"/>
    <w:tmpl w:val="90826D42"/>
    <w:lvl w:ilvl="0" w:tplc="76D4186E">
      <w:start w:val="1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 w15:restartNumberingAfterBreak="0">
    <w:nsid w:val="642A6544"/>
    <w:multiLevelType w:val="hybridMultilevel"/>
    <w:tmpl w:val="43989ACE"/>
    <w:lvl w:ilvl="0" w:tplc="858A7912">
      <w:start w:val="16"/>
      <w:numFmt w:val="decimal"/>
      <w:lvlText w:val="%1."/>
      <w:lvlJc w:val="left"/>
      <w:pPr>
        <w:ind w:left="8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5" w15:restartNumberingAfterBreak="0">
    <w:nsid w:val="67394D6C"/>
    <w:multiLevelType w:val="multilevel"/>
    <w:tmpl w:val="169807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36" w15:restartNumberingAfterBreak="0">
    <w:nsid w:val="6A4A5EAD"/>
    <w:multiLevelType w:val="multilevel"/>
    <w:tmpl w:val="BB2E4D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CB82F09"/>
    <w:multiLevelType w:val="singleLevel"/>
    <w:tmpl w:val="3C8052F2"/>
    <w:lvl w:ilvl="0">
      <w:start w:val="7"/>
      <w:numFmt w:val="decimal"/>
      <w:lvlText w:val="%1."/>
      <w:legacy w:legacy="1" w:legacySpace="0" w:legacyIndent="435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E1D7D8A"/>
    <w:multiLevelType w:val="multilevel"/>
    <w:tmpl w:val="C3E80E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F51082A"/>
    <w:multiLevelType w:val="hybridMultilevel"/>
    <w:tmpl w:val="D96A7566"/>
    <w:lvl w:ilvl="0" w:tplc="4596105A">
      <w:start w:val="2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96EFB58">
      <w:numFmt w:val="none"/>
      <w:lvlText w:val=""/>
      <w:lvlJc w:val="left"/>
      <w:pPr>
        <w:tabs>
          <w:tab w:val="num" w:pos="360"/>
        </w:tabs>
      </w:pPr>
    </w:lvl>
    <w:lvl w:ilvl="2" w:tplc="E9B0CBA8">
      <w:numFmt w:val="none"/>
      <w:lvlText w:val=""/>
      <w:lvlJc w:val="left"/>
      <w:pPr>
        <w:tabs>
          <w:tab w:val="num" w:pos="360"/>
        </w:tabs>
      </w:pPr>
    </w:lvl>
    <w:lvl w:ilvl="3" w:tplc="9D3A38A6">
      <w:numFmt w:val="none"/>
      <w:lvlText w:val=""/>
      <w:lvlJc w:val="left"/>
      <w:pPr>
        <w:tabs>
          <w:tab w:val="num" w:pos="360"/>
        </w:tabs>
      </w:pPr>
    </w:lvl>
    <w:lvl w:ilvl="4" w:tplc="A41EB9D8">
      <w:numFmt w:val="none"/>
      <w:lvlText w:val=""/>
      <w:lvlJc w:val="left"/>
      <w:pPr>
        <w:tabs>
          <w:tab w:val="num" w:pos="360"/>
        </w:tabs>
      </w:pPr>
    </w:lvl>
    <w:lvl w:ilvl="5" w:tplc="1E76E21E">
      <w:numFmt w:val="none"/>
      <w:lvlText w:val=""/>
      <w:lvlJc w:val="left"/>
      <w:pPr>
        <w:tabs>
          <w:tab w:val="num" w:pos="360"/>
        </w:tabs>
      </w:pPr>
    </w:lvl>
    <w:lvl w:ilvl="6" w:tplc="3C782FA6">
      <w:numFmt w:val="none"/>
      <w:lvlText w:val=""/>
      <w:lvlJc w:val="left"/>
      <w:pPr>
        <w:tabs>
          <w:tab w:val="num" w:pos="360"/>
        </w:tabs>
      </w:pPr>
    </w:lvl>
    <w:lvl w:ilvl="7" w:tplc="56E62AFA">
      <w:numFmt w:val="none"/>
      <w:lvlText w:val=""/>
      <w:lvlJc w:val="left"/>
      <w:pPr>
        <w:tabs>
          <w:tab w:val="num" w:pos="360"/>
        </w:tabs>
      </w:pPr>
    </w:lvl>
    <w:lvl w:ilvl="8" w:tplc="1C647CF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9"/>
  </w:num>
  <w:num w:numId="2">
    <w:abstractNumId w:val="12"/>
  </w:num>
  <w:num w:numId="3">
    <w:abstractNumId w:val="11"/>
  </w:num>
  <w:num w:numId="4">
    <w:abstractNumId w:val="31"/>
  </w:num>
  <w:num w:numId="5">
    <w:abstractNumId w:val="19"/>
  </w:num>
  <w:num w:numId="6">
    <w:abstractNumId w:val="32"/>
  </w:num>
  <w:num w:numId="7">
    <w:abstractNumId w:val="37"/>
  </w:num>
  <w:num w:numId="8">
    <w:abstractNumId w:val="18"/>
  </w:num>
  <w:num w:numId="9">
    <w:abstractNumId w:val="3"/>
  </w:num>
  <w:num w:numId="10">
    <w:abstractNumId w:val="2"/>
  </w:num>
  <w:num w:numId="11">
    <w:abstractNumId w:val="14"/>
  </w:num>
  <w:num w:numId="12">
    <w:abstractNumId w:val="22"/>
  </w:num>
  <w:num w:numId="13">
    <w:abstractNumId w:val="33"/>
  </w:num>
  <w:num w:numId="14">
    <w:abstractNumId w:val="26"/>
  </w:num>
  <w:num w:numId="15">
    <w:abstractNumId w:val="39"/>
  </w:num>
  <w:num w:numId="16">
    <w:abstractNumId w:val="9"/>
  </w:num>
  <w:num w:numId="17">
    <w:abstractNumId w:val="1"/>
  </w:num>
  <w:num w:numId="18">
    <w:abstractNumId w:val="13"/>
  </w:num>
  <w:num w:numId="19">
    <w:abstractNumId w:val="0"/>
  </w:num>
  <w:num w:numId="20">
    <w:abstractNumId w:val="6"/>
  </w:num>
  <w:num w:numId="21">
    <w:abstractNumId w:val="23"/>
  </w:num>
  <w:num w:numId="22">
    <w:abstractNumId w:val="30"/>
  </w:num>
  <w:num w:numId="23">
    <w:abstractNumId w:val="21"/>
  </w:num>
  <w:num w:numId="24">
    <w:abstractNumId w:val="38"/>
  </w:num>
  <w:num w:numId="25">
    <w:abstractNumId w:val="36"/>
  </w:num>
  <w:num w:numId="26">
    <w:abstractNumId w:val="7"/>
  </w:num>
  <w:num w:numId="27">
    <w:abstractNumId w:val="22"/>
    <w:lvlOverride w:ilvl="0">
      <w:startOverride w:val="3"/>
    </w:lvlOverride>
    <w:lvlOverride w:ilvl="1">
      <w:startOverride w:val="4"/>
    </w:lvlOverride>
  </w:num>
  <w:num w:numId="28">
    <w:abstractNumId w:val="15"/>
  </w:num>
  <w:num w:numId="29">
    <w:abstractNumId w:val="27"/>
  </w:num>
  <w:num w:numId="30">
    <w:abstractNumId w:val="17"/>
  </w:num>
  <w:num w:numId="31">
    <w:abstractNumId w:val="35"/>
  </w:num>
  <w:num w:numId="32">
    <w:abstractNumId w:val="10"/>
  </w:num>
  <w:num w:numId="33">
    <w:abstractNumId w:val="8"/>
  </w:num>
  <w:num w:numId="34">
    <w:abstractNumId w:val="20"/>
  </w:num>
  <w:num w:numId="35">
    <w:abstractNumId w:val="16"/>
  </w:num>
  <w:num w:numId="36">
    <w:abstractNumId w:val="34"/>
  </w:num>
  <w:num w:numId="37">
    <w:abstractNumId w:val="25"/>
  </w:num>
  <w:num w:numId="38">
    <w:abstractNumId w:val="28"/>
  </w:num>
  <w:num w:numId="39">
    <w:abstractNumId w:val="24"/>
  </w:num>
  <w:num w:numId="40">
    <w:abstractNumId w:val="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4C45"/>
    <w:rsid w:val="000132E7"/>
    <w:rsid w:val="00021B9D"/>
    <w:rsid w:val="00030EBE"/>
    <w:rsid w:val="00037648"/>
    <w:rsid w:val="00056BFB"/>
    <w:rsid w:val="000671A9"/>
    <w:rsid w:val="00085991"/>
    <w:rsid w:val="00092DE2"/>
    <w:rsid w:val="000A0269"/>
    <w:rsid w:val="000A69B1"/>
    <w:rsid w:val="000C4007"/>
    <w:rsid w:val="000D44BC"/>
    <w:rsid w:val="000D5A3B"/>
    <w:rsid w:val="000F7397"/>
    <w:rsid w:val="0013554C"/>
    <w:rsid w:val="00145651"/>
    <w:rsid w:val="00146C68"/>
    <w:rsid w:val="0016095E"/>
    <w:rsid w:val="00161221"/>
    <w:rsid w:val="00173350"/>
    <w:rsid w:val="00183548"/>
    <w:rsid w:val="00184351"/>
    <w:rsid w:val="00193D27"/>
    <w:rsid w:val="001C5A59"/>
    <w:rsid w:val="001C6B63"/>
    <w:rsid w:val="001C6FDC"/>
    <w:rsid w:val="001D2B09"/>
    <w:rsid w:val="001D4C45"/>
    <w:rsid w:val="001F12C9"/>
    <w:rsid w:val="00202407"/>
    <w:rsid w:val="00216C89"/>
    <w:rsid w:val="00227BF4"/>
    <w:rsid w:val="00227F46"/>
    <w:rsid w:val="00236BE4"/>
    <w:rsid w:val="00244CF6"/>
    <w:rsid w:val="00261CAC"/>
    <w:rsid w:val="00282ABA"/>
    <w:rsid w:val="002913B3"/>
    <w:rsid w:val="002938CE"/>
    <w:rsid w:val="002B5DFD"/>
    <w:rsid w:val="002D013C"/>
    <w:rsid w:val="002D13E4"/>
    <w:rsid w:val="002E1049"/>
    <w:rsid w:val="002E1A9A"/>
    <w:rsid w:val="002F7219"/>
    <w:rsid w:val="002F79E5"/>
    <w:rsid w:val="00312D02"/>
    <w:rsid w:val="003469FE"/>
    <w:rsid w:val="00371564"/>
    <w:rsid w:val="00373595"/>
    <w:rsid w:val="003818DC"/>
    <w:rsid w:val="003971DB"/>
    <w:rsid w:val="003C76F9"/>
    <w:rsid w:val="003E54B4"/>
    <w:rsid w:val="003E7197"/>
    <w:rsid w:val="004002C0"/>
    <w:rsid w:val="00403E53"/>
    <w:rsid w:val="004164E9"/>
    <w:rsid w:val="004260CA"/>
    <w:rsid w:val="00443425"/>
    <w:rsid w:val="00446163"/>
    <w:rsid w:val="00447B01"/>
    <w:rsid w:val="00453C40"/>
    <w:rsid w:val="004670B5"/>
    <w:rsid w:val="00477C66"/>
    <w:rsid w:val="004811DB"/>
    <w:rsid w:val="004A7F3E"/>
    <w:rsid w:val="004D72BD"/>
    <w:rsid w:val="004E6D5A"/>
    <w:rsid w:val="004F0F34"/>
    <w:rsid w:val="005045CD"/>
    <w:rsid w:val="0051563A"/>
    <w:rsid w:val="005158EB"/>
    <w:rsid w:val="0052464B"/>
    <w:rsid w:val="00535317"/>
    <w:rsid w:val="00542799"/>
    <w:rsid w:val="00553E7F"/>
    <w:rsid w:val="00561B3F"/>
    <w:rsid w:val="005657FA"/>
    <w:rsid w:val="005709F5"/>
    <w:rsid w:val="00582FAC"/>
    <w:rsid w:val="0059543A"/>
    <w:rsid w:val="005A42CF"/>
    <w:rsid w:val="005A53F5"/>
    <w:rsid w:val="005B0AA6"/>
    <w:rsid w:val="005B5085"/>
    <w:rsid w:val="005B600F"/>
    <w:rsid w:val="005D2F3E"/>
    <w:rsid w:val="005D61CA"/>
    <w:rsid w:val="005E1FC2"/>
    <w:rsid w:val="005F0CBA"/>
    <w:rsid w:val="005F3192"/>
    <w:rsid w:val="006162CE"/>
    <w:rsid w:val="0064028A"/>
    <w:rsid w:val="00645874"/>
    <w:rsid w:val="006575F0"/>
    <w:rsid w:val="0066724E"/>
    <w:rsid w:val="00671F42"/>
    <w:rsid w:val="0068246B"/>
    <w:rsid w:val="0069138F"/>
    <w:rsid w:val="006967EC"/>
    <w:rsid w:val="006A2883"/>
    <w:rsid w:val="006C5861"/>
    <w:rsid w:val="006E6D58"/>
    <w:rsid w:val="00712D1F"/>
    <w:rsid w:val="00714719"/>
    <w:rsid w:val="00717F4C"/>
    <w:rsid w:val="00732F03"/>
    <w:rsid w:val="00736DFA"/>
    <w:rsid w:val="00755D00"/>
    <w:rsid w:val="00766FDB"/>
    <w:rsid w:val="007922CC"/>
    <w:rsid w:val="007A0655"/>
    <w:rsid w:val="007A0BF4"/>
    <w:rsid w:val="007C7B4D"/>
    <w:rsid w:val="00820BA0"/>
    <w:rsid w:val="008304BB"/>
    <w:rsid w:val="00847E68"/>
    <w:rsid w:val="00856C05"/>
    <w:rsid w:val="00883394"/>
    <w:rsid w:val="00890035"/>
    <w:rsid w:val="008A684C"/>
    <w:rsid w:val="008B2BED"/>
    <w:rsid w:val="00904523"/>
    <w:rsid w:val="009073F2"/>
    <w:rsid w:val="009076D4"/>
    <w:rsid w:val="00920DC2"/>
    <w:rsid w:val="00932557"/>
    <w:rsid w:val="009620B3"/>
    <w:rsid w:val="00972095"/>
    <w:rsid w:val="009878D8"/>
    <w:rsid w:val="00987D2A"/>
    <w:rsid w:val="009A19B2"/>
    <w:rsid w:val="009D2587"/>
    <w:rsid w:val="009E009A"/>
    <w:rsid w:val="00A0152A"/>
    <w:rsid w:val="00A068E0"/>
    <w:rsid w:val="00A17586"/>
    <w:rsid w:val="00A4002D"/>
    <w:rsid w:val="00A41DBA"/>
    <w:rsid w:val="00A45F87"/>
    <w:rsid w:val="00A5197F"/>
    <w:rsid w:val="00A640A6"/>
    <w:rsid w:val="00A87FDA"/>
    <w:rsid w:val="00A957A5"/>
    <w:rsid w:val="00AB64DD"/>
    <w:rsid w:val="00AC6D7C"/>
    <w:rsid w:val="00AD263B"/>
    <w:rsid w:val="00AD5727"/>
    <w:rsid w:val="00AE0C87"/>
    <w:rsid w:val="00AE2D61"/>
    <w:rsid w:val="00AE7E51"/>
    <w:rsid w:val="00B05450"/>
    <w:rsid w:val="00B21767"/>
    <w:rsid w:val="00B37EBC"/>
    <w:rsid w:val="00B70AFA"/>
    <w:rsid w:val="00B758AE"/>
    <w:rsid w:val="00B86402"/>
    <w:rsid w:val="00B93581"/>
    <w:rsid w:val="00BA0D18"/>
    <w:rsid w:val="00BB116F"/>
    <w:rsid w:val="00BB1891"/>
    <w:rsid w:val="00BB6478"/>
    <w:rsid w:val="00BB6C10"/>
    <w:rsid w:val="00BC1D2D"/>
    <w:rsid w:val="00BC53EF"/>
    <w:rsid w:val="00BC7E84"/>
    <w:rsid w:val="00BD35D2"/>
    <w:rsid w:val="00BF0069"/>
    <w:rsid w:val="00C17E57"/>
    <w:rsid w:val="00C26E20"/>
    <w:rsid w:val="00C31BAA"/>
    <w:rsid w:val="00C41035"/>
    <w:rsid w:val="00C53930"/>
    <w:rsid w:val="00C76F2D"/>
    <w:rsid w:val="00C874F9"/>
    <w:rsid w:val="00CA12E4"/>
    <w:rsid w:val="00CA5868"/>
    <w:rsid w:val="00CC3B22"/>
    <w:rsid w:val="00CC74D7"/>
    <w:rsid w:val="00CD2B7A"/>
    <w:rsid w:val="00CE08BA"/>
    <w:rsid w:val="00CE6FF0"/>
    <w:rsid w:val="00CF3CD7"/>
    <w:rsid w:val="00CF489C"/>
    <w:rsid w:val="00D42AD6"/>
    <w:rsid w:val="00D5627A"/>
    <w:rsid w:val="00D60763"/>
    <w:rsid w:val="00D82B4A"/>
    <w:rsid w:val="00DA04A3"/>
    <w:rsid w:val="00DA4932"/>
    <w:rsid w:val="00DA75A7"/>
    <w:rsid w:val="00DC46DB"/>
    <w:rsid w:val="00DF5069"/>
    <w:rsid w:val="00E210A2"/>
    <w:rsid w:val="00E215BA"/>
    <w:rsid w:val="00E54D5E"/>
    <w:rsid w:val="00E6293C"/>
    <w:rsid w:val="00E83441"/>
    <w:rsid w:val="00E93369"/>
    <w:rsid w:val="00E961CF"/>
    <w:rsid w:val="00EA5429"/>
    <w:rsid w:val="00EC65B9"/>
    <w:rsid w:val="00ED6732"/>
    <w:rsid w:val="00EE552B"/>
    <w:rsid w:val="00EE7E8E"/>
    <w:rsid w:val="00F03906"/>
    <w:rsid w:val="00F12D60"/>
    <w:rsid w:val="00F26DB8"/>
    <w:rsid w:val="00F31302"/>
    <w:rsid w:val="00F32747"/>
    <w:rsid w:val="00F36620"/>
    <w:rsid w:val="00F42ECE"/>
    <w:rsid w:val="00F44577"/>
    <w:rsid w:val="00F61553"/>
    <w:rsid w:val="00F73529"/>
    <w:rsid w:val="00F858F0"/>
    <w:rsid w:val="00F91232"/>
    <w:rsid w:val="00F929E3"/>
    <w:rsid w:val="00F979FF"/>
    <w:rsid w:val="00FB3DAA"/>
    <w:rsid w:val="00FD2B6F"/>
    <w:rsid w:val="00FD389D"/>
    <w:rsid w:val="00FE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A7D710"/>
  <w15:docId w15:val="{FBF67D6E-1A8B-46B8-B32A-479202E03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42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47E68"/>
    <w:pPr>
      <w:keepNext/>
      <w:widowControl/>
      <w:autoSpaceDE/>
      <w:autoSpaceDN/>
      <w:adjustRightInd/>
      <w:jc w:val="center"/>
      <w:outlineLvl w:val="0"/>
    </w:pPr>
    <w:rPr>
      <w:sz w:val="32"/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2D0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5E1FC2"/>
    <w:pPr>
      <w:widowControl/>
      <w:autoSpaceDE/>
      <w:autoSpaceDN/>
      <w:adjustRightInd/>
      <w:jc w:val="center"/>
    </w:pPr>
    <w:rPr>
      <w:sz w:val="24"/>
    </w:rPr>
  </w:style>
  <w:style w:type="character" w:customStyle="1" w:styleId="10">
    <w:name w:val="Заголовок 1 Знак"/>
    <w:link w:val="1"/>
    <w:rsid w:val="002F79E5"/>
    <w:rPr>
      <w:sz w:val="32"/>
      <w:u w:val="single"/>
    </w:rPr>
  </w:style>
  <w:style w:type="paragraph" w:styleId="a5">
    <w:name w:val="header"/>
    <w:basedOn w:val="a"/>
    <w:link w:val="a6"/>
    <w:uiPriority w:val="99"/>
    <w:rsid w:val="005954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9543A"/>
  </w:style>
  <w:style w:type="paragraph" w:styleId="a7">
    <w:name w:val="footer"/>
    <w:basedOn w:val="a"/>
    <w:link w:val="a8"/>
    <w:uiPriority w:val="99"/>
    <w:rsid w:val="005954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9543A"/>
  </w:style>
  <w:style w:type="paragraph" w:styleId="a9">
    <w:name w:val="List Paragraph"/>
    <w:basedOn w:val="a"/>
    <w:uiPriority w:val="34"/>
    <w:qFormat/>
    <w:rsid w:val="002E1A9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Olga\olga_&#1084;&#1086;&#1080;%20&#1076;&#1086;&#1082;&#1091;&#1084;&#1077;&#1085;&#1090;&#1099;\&#1057;&#1048;&#1041;&#1043;&#1059;&#1058;&#1048;\&#1054;&#1057;\&#1051;&#1072;&#1073;&#1055;&#1088;&#1072;&#1082;&#1090;&#1080;&#1082;&#1091;&#1084;LINUXDO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AE92C-DA92-4EBC-B5A8-84D5F8572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ЛабПрактикумLINUXDO.dotx</Template>
  <TotalTime>1063</TotalTime>
  <Pages>15</Pages>
  <Words>3510</Words>
  <Characters>20012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Меленцова Надежда Анатольевна</cp:lastModifiedBy>
  <cp:revision>29</cp:revision>
  <dcterms:created xsi:type="dcterms:W3CDTF">2011-01-14T11:23:00Z</dcterms:created>
  <dcterms:modified xsi:type="dcterms:W3CDTF">2021-02-04T09:48:00Z</dcterms:modified>
</cp:coreProperties>
</file>